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4040" w:rsidRPr="001D3C73" w:rsidRDefault="002F4040" w:rsidP="00B83359">
      <w:pPr>
        <w:jc w:val="center"/>
        <w:rPr>
          <w:b/>
          <w:color w:val="FFFFFF"/>
        </w:rPr>
      </w:pPr>
      <w:r>
        <w:rPr>
          <w:noProof/>
        </w:rPr>
        <w:pict>
          <v:shape id="PubBanner" o:spid="_x0000_s1026" style="position:absolute;left:0;text-align:left;margin-left:18pt;margin-top:-9pt;width:495pt;height:63pt;z-index:-251662848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669">
            <v:stroke joinstyle="miter"/>
            <v:shadow on="t" offset="6pt,6pt"/>
            <v:formulas>
              <v:f eqn="val #1"/>
              <v:f eqn="val #0"/>
              <v:f eqn="sum #1 0 #0"/>
              <v:f eqn="val 10800"/>
              <v:f eqn="sum 0 0 #1"/>
              <v:f eqn="sumangle @2 360 0"/>
              <v:f eqn="if @2 @2 @5"/>
              <v:f eqn="sum 0 0 @6"/>
              <v:f eqn="val #2"/>
              <v:f eqn="sum 0 0 #0"/>
              <v:f eqn="sum #2 0 2700"/>
              <v:f eqn="cos @10 #1"/>
              <v:f eqn="sin @10 #1"/>
              <v:f eqn="cos 13500 #1"/>
              <v:f eqn="sin 13500 #1"/>
              <v:f eqn="sum @11 10800 0"/>
              <v:f eqn="sum @12 10800 0"/>
              <v:f eqn="sum @13 10800 0"/>
              <v:f eqn="sum @14 10800 0"/>
              <v:f eqn="prod #2 1 2"/>
              <v:f eqn="sum @19 5400 0"/>
              <v:f eqn="cos @20 #1"/>
              <v:f eqn="sin @20 #1"/>
              <v:f eqn="sum @21 10800 0"/>
              <v:f eqn="sum @12 @23 @22"/>
              <v:f eqn="sum @22 @23 @11"/>
              <v:f eqn="cos 10800 #1"/>
              <v:f eqn="sin 10800 #1"/>
              <v:f eqn="cos #2 #1"/>
              <v:f eqn="sin #2 #1"/>
              <v:f eqn="sum @26 10800 0"/>
              <v:f eqn="sum @27 10800 0"/>
              <v:f eqn="sum @28 10800 0"/>
              <v:f eqn="sum @29 10800 0"/>
              <v:f eqn="sum @19 5400 0"/>
              <v:f eqn="cos @34 #0"/>
              <v:f eqn="sin @34 #0"/>
              <v:f eqn="mid #0 #1"/>
              <v:f eqn="sumangle @37 180 0"/>
              <v:f eqn="if @2 @37 @38"/>
              <v:f eqn="cos 10800 @39"/>
              <v:f eqn="sin 10800 @39"/>
              <v:f eqn="cos #2 @39"/>
              <v:f eqn="sin #2 @39"/>
              <v:f eqn="sum @40 10800 0"/>
              <v:f eqn="sum @41 10800 0"/>
              <v:f eqn="sum @42 10800 0"/>
              <v:f eqn="sum @43 10800 0"/>
              <v:f eqn="sum @35 10800 0"/>
              <v:f eqn="sum @36 10800 0"/>
            </v:formulas>
            <v:path o:connecttype="custom" o:connectlocs="10800,0;684,13728;10800,12549;20928,13728" o:connectangles="270,180,90,0" textboxrect="2826,4525,18785,12549"/>
            <v:handles>
              <v:h position="@3,#0" polar="10800,10800"/>
              <v:h position="#2,#1" polar="10800,10800" radiusrange="0,10800"/>
            </v:handles>
            <o:lock v:ext="edit" verticies="t"/>
          </v:shape>
        </w:pict>
      </w:r>
      <w:r w:rsidRPr="001D3C73">
        <w:rPr>
          <w:b/>
          <w:color w:val="FFFFFF"/>
        </w:rPr>
        <w:t>АДМИНИСТРАЦИЯ</w:t>
      </w:r>
    </w:p>
    <w:p w:rsidR="002F4040" w:rsidRPr="001D3C73" w:rsidRDefault="002F4040" w:rsidP="00D95639">
      <w:pPr>
        <w:jc w:val="center"/>
        <w:rPr>
          <w:b/>
          <w:color w:val="FFFFFF"/>
        </w:rPr>
      </w:pPr>
      <w:r w:rsidRPr="001D3C73">
        <w:rPr>
          <w:b/>
          <w:color w:val="FFFFFF"/>
        </w:rPr>
        <w:t>И    ДУМА    РАДИЩЕВСКОГО    ГОРОДСКОГО    ПОСЕЛЕНИЯ</w:t>
      </w:r>
    </w:p>
    <w:p w:rsidR="002F4040" w:rsidRDefault="002F4040" w:rsidP="00D95639">
      <w:pPr>
        <w:rPr>
          <w:b/>
          <w:color w:val="FFFFFF"/>
        </w:rPr>
        <w:sectPr w:rsidR="002F4040" w:rsidSect="00451201">
          <w:footerReference w:type="even" r:id="rId7"/>
          <w:footerReference w:type="default" r:id="rId8"/>
          <w:type w:val="continuous"/>
          <w:pgSz w:w="11906" w:h="16838"/>
          <w:pgMar w:top="567" w:right="567" w:bottom="567" w:left="567" w:header="709" w:footer="709" w:gutter="0"/>
          <w:cols w:space="709"/>
          <w:docGrid w:linePitch="360"/>
        </w:sectPr>
      </w:pPr>
    </w:p>
    <w:p w:rsidR="002F4040" w:rsidRPr="001D3C73" w:rsidRDefault="002F4040" w:rsidP="00D95639">
      <w:pPr>
        <w:rPr>
          <w:b/>
          <w:color w:val="FFFFFF"/>
        </w:rPr>
      </w:pPr>
    </w:p>
    <w:p w:rsidR="002F4040" w:rsidRDefault="002F4040" w:rsidP="00D95639"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7" type="#_x0000_t136" style="position:absolute;margin-left:0;margin-top:12.6pt;width:6in;height:87pt;z-index:-251661824" adj="9800" fillcolor="#b2b2b2" strokecolor="#002060" strokeweight="1pt">
            <v:fill opacity=".5"/>
            <v:shadow on="t" color="#99f" offset="3pt"/>
            <v:textpath style="font-family:&quot;Arial&quot;;font-weight:bold;v-text-kern:t" trim="t" fitpath="t" string="В Е С Т Н И К"/>
          </v:shape>
        </w:pict>
      </w:r>
    </w:p>
    <w:p w:rsidR="002F4040" w:rsidRDefault="002F4040" w:rsidP="00D95639"/>
    <w:p w:rsidR="002F4040" w:rsidRDefault="002F4040" w:rsidP="00D95639"/>
    <w:p w:rsidR="002F4040" w:rsidRDefault="002F4040" w:rsidP="00D95639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8" type="#_x0000_t75" alt="70_000" style="position:absolute;margin-left:-17.9pt;margin-top:2.8pt;width:340.8pt;height:200.65pt;z-index:-251663872;visibility:visible;mso-wrap-distance-left:9.48pt;mso-wrap-distance-top:.96pt;mso-wrap-distance-right:9.57pt;mso-wrap-distance-bottom:1.4pt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">
            <v:imagedata r:id="rId9" o:title=""/>
            <o:lock v:ext="edit" aspectratio="f"/>
          </v:shape>
        </w:pict>
      </w:r>
    </w:p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D95639"/>
    <w:p w:rsidR="002F4040" w:rsidRDefault="002F4040" w:rsidP="00C71BB1">
      <w:pPr>
        <w:jc w:val="center"/>
        <w:rPr>
          <w:sz w:val="28"/>
          <w:szCs w:val="28"/>
          <w:highlight w:val="lightGray"/>
        </w:rPr>
        <w:sectPr w:rsidR="002F4040" w:rsidSect="00451201">
          <w:type w:val="continuous"/>
          <w:pgSz w:w="11906" w:h="16838"/>
          <w:pgMar w:top="567" w:right="567" w:bottom="567" w:left="567" w:header="709" w:footer="709" w:gutter="0"/>
          <w:cols w:num="2" w:space="709"/>
          <w:docGrid w:linePitch="360"/>
        </w:sectPr>
      </w:pPr>
      <w:r>
        <w:rPr>
          <w:noProof/>
        </w:rPr>
        <w:pict>
          <v:shape id="_x0000_s1029" type="#_x0000_t136" style="position:absolute;left:0;text-align:left;margin-left:12pt;margin-top:5pt;width:243pt;height:126pt;z-index:-251660800" adj="10173" fillcolor="#b2b2b2" strokecolor="#002060" strokeweight="1pt">
            <v:fill opacity=".5"/>
            <v:shadow on="t" color="#99f" offset="3pt"/>
            <v:textpath style="font-family:&quot;Arial&quot;;v-text-kern:t" trim="t" fitpath="t" string="РАДИЩЕВСКОГО &#10;МУНИЦИПАЛЬНОГО&#10;ОБРАЗОВАНИЯ"/>
          </v:shape>
        </w:pict>
      </w:r>
    </w:p>
    <w:p w:rsidR="002F4040" w:rsidRDefault="002F4040" w:rsidP="00C71BB1">
      <w:pPr>
        <w:jc w:val="center"/>
        <w:rPr>
          <w:sz w:val="28"/>
          <w:szCs w:val="28"/>
          <w:highlight w:val="lightGray"/>
        </w:rPr>
      </w:pPr>
    </w:p>
    <w:p w:rsidR="002F4040" w:rsidRDefault="002F4040" w:rsidP="00C71BB1">
      <w:pPr>
        <w:jc w:val="center"/>
        <w:rPr>
          <w:sz w:val="28"/>
          <w:szCs w:val="28"/>
          <w:highlight w:val="lightGray"/>
        </w:rPr>
      </w:pPr>
    </w:p>
    <w:p w:rsidR="002F4040" w:rsidRDefault="002F4040" w:rsidP="00C71BB1">
      <w:pPr>
        <w:jc w:val="center"/>
        <w:rPr>
          <w:sz w:val="28"/>
          <w:szCs w:val="28"/>
          <w:highlight w:val="lightGray"/>
        </w:rPr>
      </w:pPr>
    </w:p>
    <w:p w:rsidR="002F4040" w:rsidRDefault="002F4040" w:rsidP="00C71BB1">
      <w:pPr>
        <w:jc w:val="center"/>
        <w:rPr>
          <w:sz w:val="28"/>
          <w:szCs w:val="28"/>
          <w:highlight w:val="lightGray"/>
        </w:rPr>
      </w:pPr>
    </w:p>
    <w:p w:rsidR="002F4040" w:rsidRDefault="002F4040" w:rsidP="00C71BB1">
      <w:pPr>
        <w:jc w:val="center"/>
        <w:rPr>
          <w:sz w:val="28"/>
          <w:szCs w:val="28"/>
          <w:highlight w:val="lightGray"/>
        </w:rPr>
      </w:pPr>
    </w:p>
    <w:p w:rsidR="002F4040" w:rsidRDefault="002F4040" w:rsidP="00C71BB1">
      <w:pPr>
        <w:jc w:val="center"/>
        <w:rPr>
          <w:sz w:val="28"/>
          <w:szCs w:val="28"/>
          <w:highlight w:val="lightGray"/>
        </w:rPr>
      </w:pPr>
    </w:p>
    <w:p w:rsidR="002F4040" w:rsidRDefault="002F4040" w:rsidP="00AA562D">
      <w:pPr>
        <w:rPr>
          <w:sz w:val="28"/>
          <w:szCs w:val="28"/>
          <w:highlight w:val="lightGray"/>
        </w:rPr>
      </w:pPr>
    </w:p>
    <w:p w:rsidR="002F4040" w:rsidRDefault="002F4040" w:rsidP="00C71BB1">
      <w:pPr>
        <w:jc w:val="center"/>
        <w:rPr>
          <w:sz w:val="28"/>
          <w:szCs w:val="28"/>
          <w:highlight w:val="lightGray"/>
        </w:rPr>
      </w:pPr>
    </w:p>
    <w:p w:rsidR="002F4040" w:rsidRPr="00FD7FEC" w:rsidRDefault="002F4040" w:rsidP="00FD7FEC">
      <w:pPr>
        <w:jc w:val="center"/>
        <w:rPr>
          <w:sz w:val="28"/>
          <w:szCs w:val="28"/>
        </w:rPr>
      </w:pPr>
      <w:r>
        <w:rPr>
          <w:sz w:val="28"/>
          <w:szCs w:val="28"/>
          <w:highlight w:val="lightGray"/>
        </w:rPr>
        <w:t>№ 20</w:t>
      </w:r>
      <w:r w:rsidRPr="002B7036">
        <w:rPr>
          <w:b/>
          <w:i/>
          <w:sz w:val="28"/>
          <w:szCs w:val="28"/>
          <w:highlight w:val="lightGray"/>
        </w:rPr>
        <w:t>(</w:t>
      </w:r>
      <w:r>
        <w:rPr>
          <w:b/>
          <w:i/>
          <w:sz w:val="28"/>
          <w:szCs w:val="28"/>
          <w:highlight w:val="lightGray"/>
        </w:rPr>
        <w:t>202</w:t>
      </w:r>
      <w:r>
        <w:rPr>
          <w:b/>
          <w:sz w:val="28"/>
          <w:szCs w:val="28"/>
          <w:highlight w:val="lightGray"/>
        </w:rPr>
        <w:t>) 16    сентября    2015</w:t>
      </w:r>
      <w:r w:rsidRPr="006A4209">
        <w:rPr>
          <w:b/>
          <w:sz w:val="28"/>
          <w:szCs w:val="28"/>
          <w:highlight w:val="lightGray"/>
        </w:rPr>
        <w:t>г</w:t>
      </w:r>
      <w:r w:rsidRPr="00211137">
        <w:rPr>
          <w:sz w:val="28"/>
          <w:szCs w:val="28"/>
          <w:highlight w:val="lightGray"/>
        </w:rPr>
        <w:t>.    Выходит      два  раза   в  месяц</w:t>
      </w:r>
    </w:p>
    <w:p w:rsidR="002F4040" w:rsidRDefault="002F4040" w:rsidP="00B83A86">
      <w:pPr>
        <w:jc w:val="center"/>
        <w:rPr>
          <w:b/>
          <w:noProof/>
        </w:rPr>
      </w:pPr>
    </w:p>
    <w:p w:rsidR="002F4040" w:rsidRDefault="002F4040" w:rsidP="00B83A86">
      <w:pPr>
        <w:jc w:val="center"/>
        <w:rPr>
          <w:b/>
          <w:noProof/>
        </w:rPr>
      </w:pPr>
      <w:r>
        <w:rPr>
          <w:noProof/>
        </w:rPr>
        <w:pict>
          <v:shape id="Рисунок 1" o:spid="_x0000_s1030" type="#_x0000_t75" style="position:absolute;left:0;text-align:left;margin-left:-9pt;margin-top:-.25pt;width:169.9pt;height:152.65pt;z-index:251648512;visibility:visible;mso-wrap-distance-left:9.48pt;mso-wrap-distance-top:.96pt;mso-wrap-distance-right:9.6pt;mso-wrap-distance-bottom:1.4pt" wrapcoords="1142 1059 952 1376 761 2329 761 19694 1142 20541 1237 20541 20268 20541 20363 20541 20744 19694 20839 2647 20553 1376 20363 1059 1142 1059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">
            <v:imagedata r:id="rId10" o:title=""/>
            <o:lock v:ext="edit" aspectratio="f"/>
            <w10:wrap type="through"/>
          </v:shape>
        </w:pict>
      </w:r>
    </w:p>
    <w:p w:rsidR="002F4040" w:rsidRDefault="002F4040" w:rsidP="00024AEC">
      <w:pPr>
        <w:jc w:val="center"/>
        <w:rPr>
          <w:b/>
          <w:noProof/>
        </w:rPr>
        <w:sectPr w:rsidR="002F4040" w:rsidSect="00885BD1">
          <w:footerReference w:type="even" r:id="rId11"/>
          <w:footerReference w:type="default" r:id="rId12"/>
          <w:type w:val="continuous"/>
          <w:pgSz w:w="11906" w:h="16838"/>
          <w:pgMar w:top="567" w:right="567" w:bottom="510" w:left="567" w:header="709" w:footer="709" w:gutter="0"/>
          <w:cols w:space="709"/>
          <w:docGrid w:linePitch="360"/>
        </w:sectPr>
      </w:pPr>
    </w:p>
    <w:p w:rsidR="002F4040" w:rsidRDefault="002F4040" w:rsidP="00024AEC">
      <w:pPr>
        <w:jc w:val="center"/>
        <w:rPr>
          <w:b/>
          <w:sz w:val="28"/>
          <w:szCs w:val="28"/>
          <w:u w:val="single"/>
        </w:rPr>
        <w:sectPr w:rsidR="002F4040" w:rsidSect="00445754">
          <w:type w:val="continuous"/>
          <w:pgSz w:w="11906" w:h="16838"/>
          <w:pgMar w:top="567" w:right="567" w:bottom="510" w:left="567" w:header="709" w:footer="709" w:gutter="0"/>
          <w:cols w:num="2" w:space="709"/>
          <w:docGrid w:linePitch="360"/>
        </w:sectPr>
      </w:pPr>
    </w:p>
    <w:p w:rsidR="002F4040" w:rsidRDefault="002F4040" w:rsidP="00024AEC">
      <w:pPr>
        <w:tabs>
          <w:tab w:val="left" w:pos="1650"/>
        </w:tabs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ДЕНЬ  ЛЕСНОГО РАБОТНИКА!</w:t>
      </w:r>
    </w:p>
    <w:p w:rsidR="002F4040" w:rsidRPr="006B0026" w:rsidRDefault="002F4040" w:rsidP="00024AEC">
      <w:pPr>
        <w:tabs>
          <w:tab w:val="left" w:pos="1650"/>
        </w:tabs>
        <w:jc w:val="both"/>
      </w:pPr>
      <w:r>
        <w:t xml:space="preserve">      </w:t>
      </w:r>
      <w:r w:rsidRPr="006B0026">
        <w:t>Лес в России - это бесценный дар природы и величайшее национальное достояние, источник духовного и эмоционального потенциала нации, ее здоровья.</w:t>
      </w:r>
    </w:p>
    <w:p w:rsidR="002F4040" w:rsidRPr="006B0026" w:rsidRDefault="002F4040" w:rsidP="00024AEC">
      <w:pPr>
        <w:tabs>
          <w:tab w:val="left" w:pos="1650"/>
        </w:tabs>
        <w:jc w:val="both"/>
      </w:pPr>
      <w:r w:rsidRPr="006B0026">
        <w:t>Поздравляем  с праздником всех работников лесной промышленности!</w:t>
      </w:r>
    </w:p>
    <w:p w:rsidR="002F4040" w:rsidRPr="006B0026" w:rsidRDefault="002F4040" w:rsidP="00024AEC">
      <w:pPr>
        <w:jc w:val="both"/>
      </w:pPr>
      <w:r w:rsidRPr="006B0026">
        <w:t xml:space="preserve"> </w:t>
      </w:r>
      <w:r>
        <w:t xml:space="preserve">  </w:t>
      </w:r>
      <w:r w:rsidRPr="006B0026">
        <w:t xml:space="preserve">  Это профессиональный праздник тех, кого работа связала с лесовосстановлением и лесоразведением, уходом за лесными культурами и лесом, отводом лесосек, охраной лесов и их использованием.</w:t>
      </w:r>
    </w:p>
    <w:p w:rsidR="002F4040" w:rsidRPr="001D0D36" w:rsidRDefault="002F4040" w:rsidP="00024AEC">
      <w:pPr>
        <w:pBdr>
          <w:bottom w:val="dotted" w:sz="24" w:space="31" w:color="auto"/>
        </w:pBdr>
        <w:jc w:val="right"/>
        <w:rPr>
          <w:i/>
          <w:sz w:val="18"/>
          <w:szCs w:val="18"/>
        </w:rPr>
      </w:pPr>
    </w:p>
    <w:p w:rsidR="002F4040" w:rsidRPr="002941F7" w:rsidRDefault="002F4040" w:rsidP="00024AEC">
      <w:pPr>
        <w:pBdr>
          <w:bottom w:val="dotted" w:sz="24" w:space="31" w:color="auto"/>
        </w:pBdr>
        <w:jc w:val="right"/>
        <w:rPr>
          <w:i/>
          <w:sz w:val="18"/>
          <w:szCs w:val="18"/>
        </w:rPr>
      </w:pPr>
      <w:r w:rsidRPr="00AA562D">
        <w:rPr>
          <w:i/>
          <w:sz w:val="18"/>
          <w:szCs w:val="18"/>
        </w:rPr>
        <w:t>Администрация и Дума</w:t>
      </w:r>
      <w:r>
        <w:rPr>
          <w:i/>
          <w:sz w:val="18"/>
          <w:szCs w:val="18"/>
        </w:rPr>
        <w:t xml:space="preserve"> </w:t>
      </w:r>
      <w:r w:rsidRPr="00AA562D">
        <w:rPr>
          <w:i/>
          <w:sz w:val="18"/>
          <w:szCs w:val="18"/>
        </w:rPr>
        <w:t xml:space="preserve"> Радищевского городского поселения</w:t>
      </w:r>
    </w:p>
    <w:p w:rsidR="002F4040" w:rsidRDefault="002F4040" w:rsidP="00024AEC">
      <w:pPr>
        <w:jc w:val="center"/>
        <w:rPr>
          <w:b/>
          <w:i/>
        </w:rPr>
        <w:sectPr w:rsidR="002F4040" w:rsidSect="00885BD1">
          <w:type w:val="continuous"/>
          <w:pgSz w:w="11906" w:h="16838"/>
          <w:pgMar w:top="567" w:right="567" w:bottom="510" w:left="567" w:header="709" w:footer="709" w:gutter="0"/>
          <w:cols w:space="709"/>
          <w:docGrid w:linePitch="360"/>
        </w:sectPr>
      </w:pPr>
    </w:p>
    <w:p w:rsidR="002F4040" w:rsidRPr="00F7277B" w:rsidRDefault="002F4040" w:rsidP="00024AEC">
      <w:pPr>
        <w:jc w:val="center"/>
        <w:rPr>
          <w:b/>
          <w:i/>
        </w:rPr>
      </w:pPr>
    </w:p>
    <w:p w:rsidR="002F4040" w:rsidRDefault="002F4040" w:rsidP="00024AEC">
      <w:pPr>
        <w:jc w:val="center"/>
        <w:rPr>
          <w:b/>
          <w:bCs/>
          <w:noProof/>
          <w:sz w:val="28"/>
          <w:szCs w:val="28"/>
          <w:u w:val="single"/>
        </w:rPr>
        <w:sectPr w:rsidR="002F4040" w:rsidSect="00445754">
          <w:type w:val="continuous"/>
          <w:pgSz w:w="11906" w:h="16838"/>
          <w:pgMar w:top="567" w:right="567" w:bottom="510" w:left="567" w:header="709" w:footer="709" w:gutter="0"/>
          <w:cols w:num="2" w:space="709"/>
          <w:docGrid w:linePitch="360"/>
        </w:sectPr>
      </w:pPr>
    </w:p>
    <w:p w:rsidR="002F4040" w:rsidRDefault="002F4040" w:rsidP="00024AEC">
      <w:pPr>
        <w:jc w:val="center"/>
        <w:rPr>
          <w:b/>
          <w:bCs/>
          <w:noProof/>
          <w:sz w:val="28"/>
          <w:szCs w:val="28"/>
          <w:u w:val="single"/>
        </w:rPr>
      </w:pPr>
    </w:p>
    <w:p w:rsidR="002F4040" w:rsidRDefault="002F4040" w:rsidP="00024AEC">
      <w:pPr>
        <w:jc w:val="center"/>
        <w:rPr>
          <w:b/>
          <w:bCs/>
          <w:noProof/>
          <w:sz w:val="28"/>
          <w:szCs w:val="28"/>
          <w:u w:val="single"/>
        </w:rPr>
      </w:pPr>
      <w:r>
        <w:rPr>
          <w:noProof/>
        </w:rPr>
        <w:pict>
          <v:shape id="Рисунок 261" o:spid="_x0000_s1031" type="#_x0000_t75" alt="educator" style="position:absolute;left:0;text-align:left;margin-left:0;margin-top:10.75pt;width:109.5pt;height:109.5pt;z-index:251649536;visibility:visible" stroked="t" strokecolor="yellow">
            <v:imagedata r:id="rId13" o:title="" gain="1.25" blacklevel="3277f"/>
          </v:shape>
        </w:pict>
      </w:r>
      <w:r>
        <w:rPr>
          <w:b/>
          <w:bCs/>
          <w:noProof/>
          <w:sz w:val="28"/>
          <w:szCs w:val="28"/>
          <w:u w:val="single"/>
        </w:rPr>
        <w:t>С ДНЕМ  ВОСПИТАТЕЛЯ!</w:t>
      </w:r>
    </w:p>
    <w:p w:rsidR="002F4040" w:rsidRDefault="002F4040" w:rsidP="00024AEC">
      <w:pPr>
        <w:ind w:left="2124"/>
        <w:jc w:val="center"/>
        <w:rPr>
          <w:b/>
          <w:sz w:val="22"/>
          <w:szCs w:val="22"/>
        </w:rPr>
      </w:pPr>
    </w:p>
    <w:p w:rsidR="002F4040" w:rsidRPr="008E727C" w:rsidRDefault="002F4040" w:rsidP="00024AEC">
      <w:pPr>
        <w:ind w:left="2124"/>
        <w:jc w:val="center"/>
        <w:rPr>
          <w:sz w:val="22"/>
          <w:szCs w:val="22"/>
        </w:rPr>
      </w:pPr>
      <w:r w:rsidRPr="008E727C">
        <w:rPr>
          <w:b/>
          <w:sz w:val="22"/>
          <w:szCs w:val="22"/>
        </w:rPr>
        <w:t>27 сентября россияне празднуют День воспитателя и всех работников дошкольных учреждений</w:t>
      </w:r>
      <w:r w:rsidRPr="008E727C">
        <w:rPr>
          <w:sz w:val="22"/>
          <w:szCs w:val="22"/>
        </w:rPr>
        <w:t>.</w:t>
      </w:r>
    </w:p>
    <w:p w:rsidR="002F4040" w:rsidRPr="008E727C" w:rsidRDefault="002F4040" w:rsidP="00024AEC">
      <w:pPr>
        <w:ind w:left="2124"/>
        <w:jc w:val="center"/>
        <w:rPr>
          <w:sz w:val="22"/>
          <w:szCs w:val="22"/>
        </w:rPr>
      </w:pPr>
      <w:r w:rsidRPr="008E727C">
        <w:rPr>
          <w:sz w:val="22"/>
          <w:szCs w:val="22"/>
        </w:rPr>
        <w:t>Мы поздравляем с праздником всех работников дошкольных учреждений, отдающих ежедневно тепло своих сердец детям! Мы уверены, что ваша доброта и педагогическое мастерство превратят каждый день для воспитанников в детском саду в день радости и счастья!</w:t>
      </w:r>
    </w:p>
    <w:p w:rsidR="002F4040" w:rsidRPr="00DC4E47" w:rsidRDefault="002F4040" w:rsidP="00024AEC">
      <w:pPr>
        <w:jc w:val="center"/>
        <w:rPr>
          <w:sz w:val="20"/>
          <w:szCs w:val="20"/>
        </w:rPr>
      </w:pPr>
    </w:p>
    <w:p w:rsidR="002F4040" w:rsidRPr="005B5833" w:rsidRDefault="002F4040" w:rsidP="00024AEC">
      <w:pPr>
        <w:ind w:firstLine="708"/>
        <w:jc w:val="center"/>
        <w:rPr>
          <w:b/>
          <w:i/>
        </w:rPr>
      </w:pPr>
      <w:r w:rsidRPr="005B5833">
        <w:rPr>
          <w:b/>
          <w:i/>
        </w:rPr>
        <w:t>Желаем в жизни все успеть: здоровье, бодрость сохранить,</w:t>
      </w:r>
    </w:p>
    <w:p w:rsidR="002F4040" w:rsidRPr="005B5833" w:rsidRDefault="002F4040" w:rsidP="00024AEC">
      <w:pPr>
        <w:ind w:firstLine="708"/>
        <w:jc w:val="center"/>
        <w:rPr>
          <w:b/>
          <w:i/>
        </w:rPr>
      </w:pPr>
      <w:r w:rsidRPr="005B5833">
        <w:rPr>
          <w:b/>
          <w:i/>
        </w:rPr>
        <w:t>И не стареть, а молодеть, и много-много лет прожить!</w:t>
      </w:r>
    </w:p>
    <w:p w:rsidR="002F4040" w:rsidRDefault="002F4040" w:rsidP="00024AEC">
      <w:pPr>
        <w:pBdr>
          <w:bottom w:val="dotted" w:sz="24" w:space="31" w:color="auto"/>
        </w:pBdr>
        <w:jc w:val="right"/>
        <w:rPr>
          <w:i/>
          <w:sz w:val="18"/>
          <w:szCs w:val="18"/>
        </w:rPr>
      </w:pPr>
    </w:p>
    <w:p w:rsidR="002F4040" w:rsidRPr="005964E8" w:rsidRDefault="002F4040" w:rsidP="00024AEC">
      <w:pPr>
        <w:pBdr>
          <w:bottom w:val="dotted" w:sz="24" w:space="31" w:color="auto"/>
        </w:pBdr>
        <w:jc w:val="right"/>
        <w:rPr>
          <w:i/>
          <w:sz w:val="18"/>
          <w:szCs w:val="18"/>
        </w:rPr>
      </w:pPr>
      <w:r w:rsidRPr="00AA562D">
        <w:rPr>
          <w:i/>
          <w:sz w:val="18"/>
          <w:szCs w:val="18"/>
        </w:rPr>
        <w:t>Администрация и Дума</w:t>
      </w:r>
      <w:r>
        <w:rPr>
          <w:i/>
          <w:sz w:val="18"/>
          <w:szCs w:val="18"/>
        </w:rPr>
        <w:t xml:space="preserve"> </w:t>
      </w:r>
      <w:r w:rsidRPr="00AA562D">
        <w:rPr>
          <w:i/>
          <w:sz w:val="18"/>
          <w:szCs w:val="18"/>
        </w:rPr>
        <w:t xml:space="preserve"> Радищевского городского поселения</w:t>
      </w:r>
    </w:p>
    <w:p w:rsidR="002F4040" w:rsidRDefault="002F4040" w:rsidP="00024AEC">
      <w:pPr>
        <w:pStyle w:val="ConsPlusNormal"/>
        <w:widowControl/>
        <w:ind w:firstLine="0"/>
        <w:jc w:val="both"/>
        <w:rPr>
          <w:rFonts w:ascii="Times New Roman" w:hAnsi="Times New Roman" w:cs="Times New Roman"/>
          <w:b/>
          <w:sz w:val="24"/>
          <w:szCs w:val="24"/>
        </w:rPr>
        <w:sectPr w:rsidR="002F4040" w:rsidSect="00885BD1">
          <w:type w:val="continuous"/>
          <w:pgSz w:w="11906" w:h="16838"/>
          <w:pgMar w:top="567" w:right="567" w:bottom="510" w:left="567" w:header="709" w:footer="709" w:gutter="0"/>
          <w:cols w:space="709"/>
          <w:docGrid w:linePitch="360"/>
        </w:sectPr>
      </w:pPr>
    </w:p>
    <w:p w:rsidR="002F4040" w:rsidRPr="004A5E81" w:rsidRDefault="002F4040" w:rsidP="004A5E81">
      <w:pPr>
        <w:jc w:val="both"/>
        <w:rPr>
          <w:sz w:val="20"/>
          <w:szCs w:val="20"/>
        </w:rPr>
      </w:pPr>
      <w:r>
        <w:rPr>
          <w:noProof/>
        </w:rPr>
        <w:pict>
          <v:shape id="Рисунок 262" o:spid="_x0000_s1032" type="#_x0000_t75" alt="23" style="position:absolute;left:0;text-align:left;margin-left:-17.85pt;margin-top:4.5pt;width:102.25pt;height:103.2pt;z-index:251651584;visibility:visible;mso-wrap-distance-top:.96pt;mso-wrap-distance-right:9.51pt;mso-wrap-distance-bottom:1.29pt" wrapcoords="2065 1565 1588 2035 1429 19096 2065 20035 2224 20035 19376 20035 19535 20035 20171 19096 20329 3913 19853 2035 19535 1565 2065 1565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">
            <v:imagedata r:id="rId14" o:title=""/>
            <o:lock v:ext="edit" aspectratio="f"/>
            <w10:wrap type="through"/>
          </v:shape>
        </w:pict>
      </w:r>
      <w:r w:rsidRPr="004A5E81">
        <w:rPr>
          <w:sz w:val="20"/>
          <w:szCs w:val="20"/>
        </w:rPr>
        <w:t xml:space="preserve">   Каждое третье воскресенье сентября в России отмечается День работников леса. Это праздник людей, жизнь которых связана с охраной и приумножением лесных богатств нашей страны, с заготовкой и переработкой древесины.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День работников леса установлен Указом  Президиума Верховного Совета СССР от 01.10.80 "О праздничных и памятных днях", после принятия лесного законодательства в 1977 году.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С давних времен лес щедро дарил человеку свои дары, кормил его, одевал и согревал. Мы восхищаемся красотой "зеленой кладовой" природы, ее вековой мудростью. Пройдут года, изменится все вокруг, но самоотверженный вклад работников леса, помогающих защитить природу, не исчезнет бесследно. Ведь это нелегкий и в то же время прекрасный труд людей, меняющих нашу планету, украшающих и оберегающих ее красоту, самобытную прелесть. </w:t>
      </w:r>
    </w:p>
    <w:p w:rsidR="002F4040" w:rsidRPr="004A5E81" w:rsidRDefault="002F4040" w:rsidP="004A5E81">
      <w:pPr>
        <w:pBdr>
          <w:bottom w:val="single" w:sz="12" w:space="1" w:color="auto"/>
        </w:pBd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Лес в России - это бесценный дар природы и величайшее национальное достояние, источник духовного и эмоционального потенциала нации, ее здоровья. </w:t>
      </w:r>
    </w:p>
    <w:p w:rsidR="002F4040" w:rsidRPr="004A5E81" w:rsidRDefault="002F4040" w:rsidP="004A5E81">
      <w:pPr>
        <w:jc w:val="both"/>
        <w:rPr>
          <w:b/>
          <w:sz w:val="20"/>
          <w:szCs w:val="20"/>
        </w:rPr>
      </w:pPr>
    </w:p>
    <w:p w:rsidR="002F4040" w:rsidRPr="004A5E81" w:rsidRDefault="002F4040" w:rsidP="004A5E81">
      <w:pPr>
        <w:jc w:val="center"/>
        <w:rPr>
          <w:b/>
          <w:sz w:val="28"/>
          <w:szCs w:val="28"/>
        </w:rPr>
      </w:pPr>
      <w:r w:rsidRPr="004A5E81">
        <w:rPr>
          <w:b/>
          <w:sz w:val="28"/>
          <w:szCs w:val="28"/>
        </w:rPr>
        <w:t>21сентября –</w:t>
      </w:r>
    </w:p>
    <w:p w:rsidR="002F4040" w:rsidRPr="004A5E81" w:rsidRDefault="002F4040" w:rsidP="004A5E81">
      <w:pPr>
        <w:jc w:val="center"/>
        <w:rPr>
          <w:b/>
          <w:sz w:val="28"/>
          <w:szCs w:val="28"/>
        </w:rPr>
      </w:pPr>
      <w:r w:rsidRPr="004A5E81">
        <w:rPr>
          <w:b/>
          <w:sz w:val="28"/>
          <w:szCs w:val="28"/>
        </w:rPr>
        <w:t>Международный день секретаря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Международный день секретаря (Formerly Secretaries Day) начали отмечать с 1952 года в США. Этот день проходит в рамках, также ставшей традиционной в США, недели профессиональных административных работников (Administrative Professionals Week).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Сейчас этот праздник отмечают не только секретари, но и все те, от кого зависит работа офиса. Это и помощники директора, и офис-менеджеры, и ассистенты.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У большинства российских предпринимателей не существует сомнений относительно необходимости и важности этих профессий.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>
        <w:rPr>
          <w:noProof/>
        </w:rPr>
        <w:pict>
          <v:shape id="Рисунок 9" o:spid="_x0000_s1033" type="#_x0000_t75" style="position:absolute;left:0;text-align:left;margin-left:76.15pt;margin-top:50.15pt;width:98.9pt;height:120.5pt;z-index:251650560;visibility:visible;mso-wrap-distance-top:.96pt;mso-wrap-distance-right:9.62pt;mso-wrap-distance-bottom:1.4pt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">
            <v:imagedata r:id="rId15" o:title=""/>
            <o:lock v:ext="edit" aspectratio="f"/>
          </v:shape>
        </w:pict>
      </w:r>
      <w:r w:rsidRPr="004A5E81">
        <w:rPr>
          <w:sz w:val="20"/>
          <w:szCs w:val="20"/>
        </w:rPr>
        <w:t xml:space="preserve">    В России около 1 000 000 Секретарей, Офис-менеджеров и Помощников руководителей, и все эти люди трудятся по 8-12 часов в день, чтобы остальным сотрудникам работалось комфортно.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</w:p>
    <w:p w:rsidR="002F4040" w:rsidRPr="004A5E81" w:rsidRDefault="002F4040" w:rsidP="004A5E81">
      <w:pPr>
        <w:jc w:val="both"/>
        <w:rPr>
          <w:noProof/>
          <w:sz w:val="20"/>
          <w:szCs w:val="20"/>
        </w:rPr>
      </w:pPr>
    </w:p>
    <w:p w:rsidR="002F4040" w:rsidRPr="004A5E81" w:rsidRDefault="002F4040" w:rsidP="004A5E81">
      <w:pPr>
        <w:jc w:val="both"/>
        <w:rPr>
          <w:noProof/>
          <w:sz w:val="20"/>
          <w:szCs w:val="20"/>
        </w:rPr>
      </w:pPr>
    </w:p>
    <w:p w:rsidR="002F4040" w:rsidRPr="004A5E81" w:rsidRDefault="002F4040" w:rsidP="004A5E81">
      <w:pPr>
        <w:jc w:val="both"/>
        <w:rPr>
          <w:noProof/>
          <w:sz w:val="20"/>
          <w:szCs w:val="20"/>
        </w:rPr>
      </w:pPr>
    </w:p>
    <w:p w:rsidR="002F4040" w:rsidRPr="004A5E81" w:rsidRDefault="002F4040" w:rsidP="004A5E81">
      <w:pPr>
        <w:jc w:val="both"/>
        <w:rPr>
          <w:noProof/>
          <w:sz w:val="20"/>
          <w:szCs w:val="20"/>
        </w:rPr>
      </w:pPr>
    </w:p>
    <w:p w:rsidR="002F4040" w:rsidRPr="004A5E81" w:rsidRDefault="002F4040" w:rsidP="004A5E81">
      <w:pPr>
        <w:jc w:val="both"/>
        <w:rPr>
          <w:noProof/>
          <w:sz w:val="20"/>
          <w:szCs w:val="20"/>
        </w:rPr>
      </w:pPr>
    </w:p>
    <w:p w:rsidR="002F4040" w:rsidRPr="004A5E81" w:rsidRDefault="002F4040" w:rsidP="004A5E81">
      <w:pPr>
        <w:jc w:val="both"/>
        <w:rPr>
          <w:noProof/>
          <w:sz w:val="20"/>
          <w:szCs w:val="20"/>
        </w:rPr>
      </w:pPr>
    </w:p>
    <w:p w:rsidR="002F4040" w:rsidRPr="004A5E81" w:rsidRDefault="002F4040" w:rsidP="004A5E81">
      <w:pPr>
        <w:jc w:val="both"/>
        <w:rPr>
          <w:noProof/>
          <w:sz w:val="20"/>
          <w:szCs w:val="20"/>
        </w:rPr>
      </w:pPr>
    </w:p>
    <w:p w:rsidR="002F4040" w:rsidRPr="004A5E81" w:rsidRDefault="002F4040" w:rsidP="004A5E81">
      <w:pPr>
        <w:jc w:val="both"/>
        <w:rPr>
          <w:b/>
          <w:sz w:val="20"/>
          <w:szCs w:val="20"/>
        </w:rPr>
      </w:pPr>
    </w:p>
    <w:p w:rsidR="002F4040" w:rsidRPr="004A5E81" w:rsidRDefault="002F4040" w:rsidP="004A5E81">
      <w:pPr>
        <w:jc w:val="both"/>
        <w:rPr>
          <w:b/>
          <w:sz w:val="20"/>
          <w:szCs w:val="20"/>
        </w:rPr>
      </w:pPr>
    </w:p>
    <w:p w:rsidR="002F4040" w:rsidRDefault="002F4040" w:rsidP="004A5E81">
      <w:pPr>
        <w:pBdr>
          <w:bottom w:val="single" w:sz="12" w:space="1" w:color="auto"/>
        </w:pBdr>
        <w:jc w:val="both"/>
        <w:rPr>
          <w:b/>
          <w:sz w:val="20"/>
          <w:szCs w:val="20"/>
        </w:rPr>
      </w:pPr>
    </w:p>
    <w:p w:rsidR="002F4040" w:rsidRDefault="002F4040" w:rsidP="004A5E81">
      <w:pPr>
        <w:jc w:val="both"/>
        <w:rPr>
          <w:b/>
          <w:sz w:val="20"/>
          <w:szCs w:val="20"/>
        </w:rPr>
      </w:pPr>
    </w:p>
    <w:p w:rsidR="002F4040" w:rsidRPr="004A5E81" w:rsidRDefault="002F4040" w:rsidP="004A5E81">
      <w:pPr>
        <w:jc w:val="center"/>
        <w:rPr>
          <w:sz w:val="28"/>
          <w:szCs w:val="28"/>
        </w:rPr>
      </w:pPr>
      <w:r w:rsidRPr="004A5E81">
        <w:rPr>
          <w:b/>
          <w:sz w:val="28"/>
          <w:szCs w:val="28"/>
        </w:rPr>
        <w:t>День осеннего равноденствия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 Сегодня Земля занимает строго вертикальное положение относительно Солнца, такое бывает только 2 раза в году весной и осенью. Официально день осеннего равноденствия начинается 23 сентября в 2 часа и 23 минуты по московскому времени, когда Солнце пересечет небесный экватор и перейдет из северного полушария небесной сферы в южное. Наступит астрономическая осень в северном полушарии и весна – в южном. В этот день продолжительность дня и ночи на всей Земле одинакова и равна 12 часам. Однако из-за рефракции, которая как бы «приподнимает» Солнце над горизонтом, световой день длится все же несколько дольше.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   На Руси день осеннего солнцестояния считался праздником и всегда отмечался пирогами с капустой, брусникой и мясом, а также народными гуляниями. По народному календарю, в этот день осень переходит во вторую стадию – золотую осень. Эта красивая, бравшая за живое классиков пера и кисти пора продлится до 14 октября. </w:t>
      </w:r>
    </w:p>
    <w:p w:rsidR="002F4040" w:rsidRPr="004A5E81" w:rsidRDefault="002F4040" w:rsidP="004A5E81">
      <w:pPr>
        <w:pBdr>
          <w:bottom w:val="single" w:sz="12" w:space="1" w:color="auto"/>
        </w:pBd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 А в Японии День осеннего равноденствия считается официальным праздником, и отмечается с 1878 года. Каждый год по всей стране там проходит традиционный фестиваль тыквы, из которой японцы делают скульптурные композиции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</w:p>
    <w:p w:rsidR="002F4040" w:rsidRPr="004A5E81" w:rsidRDefault="002F4040" w:rsidP="004A5E81">
      <w:pPr>
        <w:jc w:val="center"/>
        <w:rPr>
          <w:b/>
          <w:sz w:val="28"/>
          <w:szCs w:val="28"/>
        </w:rPr>
      </w:pPr>
      <w:r w:rsidRPr="004A5E81">
        <w:rPr>
          <w:b/>
          <w:sz w:val="28"/>
          <w:szCs w:val="28"/>
        </w:rPr>
        <w:t>27сентября - Всемирный день туризма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Всемирный День туризма учрежден Генеральной ассамблеей Всемирной туристской организации (ВТО) в 1979 году в Маниле. С 1980 года праздник отмечается ежегодно 27 сентября. Всемирный день туризма проводится с целью пропаганды туризма, освещения его вклада в развитие культурных связей, обеспечения взаимопонимания между народами.     </w:t>
      </w:r>
    </w:p>
    <w:p w:rsidR="002F4040" w:rsidRPr="004A5E81" w:rsidRDefault="002F4040" w:rsidP="004A5E81">
      <w:pPr>
        <w:pBdr>
          <w:bottom w:val="single" w:sz="12" w:space="1" w:color="auto"/>
        </w:pBd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Туризм — это один из самых распространенных видов активного здорового отдыха и считается, что День туризма будет способствовать поддержанию здоровья населения многих стран.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</w:p>
    <w:p w:rsidR="002F4040" w:rsidRPr="004A5E81" w:rsidRDefault="002F4040" w:rsidP="004A5E81">
      <w:pPr>
        <w:jc w:val="center"/>
        <w:rPr>
          <w:b/>
          <w:sz w:val="28"/>
          <w:szCs w:val="28"/>
        </w:rPr>
      </w:pPr>
      <w:r w:rsidRPr="004A5E81">
        <w:rPr>
          <w:b/>
          <w:sz w:val="28"/>
          <w:szCs w:val="28"/>
        </w:rPr>
        <w:t>30 сентября - День Internet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30 сентября - профессиональный праздник всех пользователей и работников Интернет-индустрии.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  Международный День Интернета пытались ввести несколько раз в разные даты, но ни одна из них так и не стала традиционной. В России прижилась дата 30 сентября. А все началось с того, что московская фирма «IT Infoart Stars» разослала фирмам и организациям предложение поддержать свою инициативу, состоящую из двух пунктов: назначить 30 сентября «Днем Интернета», ежегодно его праздновать и провести «перепись населения русскоязычного Интернета». На тот момент количество пользователей достигло 1 млн. человек.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Встреча состоялась в московском "Президент-отеле" 30 сентября 1998 года с участием двухсот человек, в число которых входили представители крупных провайдеров, компьютерных фирм и информационных агентств.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Святой покровитель Интернета пока еще не утвержден официально, хотя с 2000 года временную протекцию Сети оказывает Исидор Севильский, испанский епископ, живший в 560-636 годах. Его считают первым энциклопедистом, который оказал значительное влияние на историю Средних веков. Поэтому во многих странах мира праздник Сети отмечается 4 апреля – в день вознесения святого Исидора Севильского. </w:t>
      </w:r>
    </w:p>
    <w:p w:rsidR="002F4040" w:rsidRPr="004A5E81" w:rsidRDefault="002F4040" w:rsidP="004A5E81">
      <w:pPr>
        <w:jc w:val="both"/>
        <w:rPr>
          <w:b/>
          <w:sz w:val="20"/>
          <w:szCs w:val="20"/>
          <w:u w:val="single"/>
        </w:rPr>
      </w:pPr>
    </w:p>
    <w:p w:rsidR="002F4040" w:rsidRPr="004A5E81" w:rsidRDefault="002F4040" w:rsidP="004A5E81">
      <w:pPr>
        <w:jc w:val="both"/>
        <w:rPr>
          <w:b/>
          <w:sz w:val="20"/>
          <w:szCs w:val="20"/>
          <w:u w:val="single"/>
        </w:rPr>
      </w:pPr>
      <w:r w:rsidRPr="004A5E81">
        <w:rPr>
          <w:b/>
          <w:sz w:val="20"/>
          <w:szCs w:val="20"/>
          <w:u w:val="single"/>
        </w:rPr>
        <w:t>Немного истории: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 Технологическая гонка между США и СССР, начавшаяся в 1957 году после запуска первого искусственного спутника Земли, в результате привела к рождению Всемирной паутины. Дело в том, что сложные военные компьютерные комплексы, работающие с ядерным оружием, требовали единой системы сетевой связи в масштабах континента. Нужна была такая надежная сеть, которая оставалась бы дееспособной, даже если во время ядерного удара была бы уничтожена часть компьютеров. И такая сеть появилась.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2 сентября 1969 года - в лаборатории Калифорнийского университета состоялась первая успешная передача данных между соседними компьютерами.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Исторический эксперимент предполагал обмен данными между двумя стационарными компьютерами, соединенными друг с другом пятиметровым кабелем. В работе участвовали студенты университета Стивен Крокер и Винтон Серф, которые позже внесли заметный вклад в развитие Интернета (В частности Винтон Серф в середине 70-х годов участвовал в создании протокола передачи данных TCP/IP, на котором базируется нынешняя глобальная компьютерная Сеть. Стивен Крокер также продолжает работать над развитием Интернета - сегодня он совершенствует защиту адресной системы Сети от внешних угроз).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Агентством передовых исследовательских проектов (ARPA) при Министерстве обороны США Cоздается прообраз Интернета сеть ARPANET.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Уже через несколько лет было послано первое сообщение электронной почты, а в конце 1970-х появился коммуникационный протокол TCP/IP. В 1980-х была создана доменная система имен, и ставший общедоступным Интернет начал победное шествие по планете.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7 августа 1991 года британский ученый Тим Бернерс-Ли впервые опубликовал первые веб-страницы, которые стали результатом его работы над проектом World Wide Web, представлявшим собой метод сохранения знаний с использованием гипертекстовых документов. Тим разрабатывал свой проект с марта 1989 года и к тому времени, когда он опубликовал первые веб-страницы, он уже создал все необходимое для того чтобы интернет стал реальностью, в том числе первый браузер и сервер. </w:t>
      </w:r>
    </w:p>
    <w:p w:rsidR="002F4040" w:rsidRPr="004A5E81" w:rsidRDefault="002F4040" w:rsidP="004A5E81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В свое время изобретатель Интернета намеренно не стал патентовать свое открытие. Он знал, что в этом случае Интернет никогда не станет всемирной Сетью, массовой и общедоступной. Спасибо Тиму за то, что подарил многим миллионам людей во всем мире возможность жить и работать в Интернете. </w:t>
      </w:r>
    </w:p>
    <w:p w:rsidR="002F4040" w:rsidRDefault="002F4040" w:rsidP="00667696">
      <w:pPr>
        <w:jc w:val="both"/>
        <w:rPr>
          <w:sz w:val="20"/>
          <w:szCs w:val="20"/>
        </w:rPr>
      </w:pPr>
      <w:r w:rsidRPr="004A5E81">
        <w:rPr>
          <w:sz w:val="20"/>
          <w:szCs w:val="20"/>
        </w:rPr>
        <w:t xml:space="preserve">      Так выглядит первая страница,</w:t>
      </w:r>
      <w:r>
        <w:rPr>
          <w:sz w:val="20"/>
          <w:szCs w:val="20"/>
        </w:rPr>
        <w:t xml:space="preserve"> созданная Тимом Бернерс-Ли </w:t>
      </w:r>
    </w:p>
    <w:p w:rsidR="002F4040" w:rsidRPr="004A5E81" w:rsidRDefault="002F4040" w:rsidP="004A5E81">
      <w:pPr>
        <w:pBdr>
          <w:bottom w:val="single" w:sz="12" w:space="1" w:color="auto"/>
        </w:pBdr>
        <w:jc w:val="both"/>
        <w:rPr>
          <w:sz w:val="20"/>
          <w:szCs w:val="20"/>
        </w:rPr>
      </w:pPr>
    </w:p>
    <w:p w:rsidR="002F4040" w:rsidRDefault="002F4040" w:rsidP="00A460E7">
      <w:pPr>
        <w:jc w:val="both"/>
        <w:rPr>
          <w:sz w:val="10"/>
          <w:szCs w:val="10"/>
        </w:rPr>
      </w:pPr>
    </w:p>
    <w:p w:rsidR="002F4040" w:rsidRPr="00667696" w:rsidRDefault="002F4040" w:rsidP="00667696">
      <w:pPr>
        <w:pStyle w:val="Heading1"/>
        <w:rPr>
          <w:sz w:val="22"/>
          <w:szCs w:val="22"/>
        </w:rPr>
      </w:pPr>
      <w:r w:rsidRPr="00667696">
        <w:rPr>
          <w:sz w:val="22"/>
          <w:szCs w:val="22"/>
        </w:rPr>
        <w:t>РОССИЙСКАЯ  ФЕДЕРАЦИЯ</w:t>
      </w:r>
    </w:p>
    <w:p w:rsidR="002F4040" w:rsidRPr="00667696" w:rsidRDefault="002F4040" w:rsidP="00667696">
      <w:pPr>
        <w:pStyle w:val="Heading2"/>
        <w:jc w:val="center"/>
        <w:rPr>
          <w:sz w:val="22"/>
          <w:szCs w:val="22"/>
        </w:rPr>
      </w:pPr>
      <w:r w:rsidRPr="00667696">
        <w:rPr>
          <w:sz w:val="22"/>
          <w:szCs w:val="22"/>
        </w:rPr>
        <w:t>Иркутская область</w:t>
      </w:r>
    </w:p>
    <w:p w:rsidR="002F4040" w:rsidRPr="00667696" w:rsidRDefault="002F4040" w:rsidP="00667696">
      <w:pPr>
        <w:jc w:val="center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>Нижнеилимский муниципальный район</w:t>
      </w:r>
    </w:p>
    <w:p w:rsidR="002F4040" w:rsidRPr="00667696" w:rsidRDefault="002F4040" w:rsidP="00667696">
      <w:pPr>
        <w:pStyle w:val="Heading3"/>
        <w:spacing w:before="0"/>
        <w:jc w:val="center"/>
        <w:rPr>
          <w:rFonts w:ascii="Times New Roman" w:hAnsi="Times New Roman"/>
          <w:color w:val="auto"/>
          <w:sz w:val="22"/>
          <w:szCs w:val="22"/>
        </w:rPr>
      </w:pPr>
      <w:r w:rsidRPr="00667696">
        <w:rPr>
          <w:rFonts w:ascii="Times New Roman" w:hAnsi="Times New Roman"/>
          <w:color w:val="auto"/>
          <w:sz w:val="22"/>
          <w:szCs w:val="22"/>
        </w:rPr>
        <w:t>Дума  Радищевского городского поселения</w:t>
      </w:r>
    </w:p>
    <w:p w:rsidR="002F4040" w:rsidRPr="00667696" w:rsidRDefault="002F4040" w:rsidP="00667696">
      <w:pPr>
        <w:pStyle w:val="Heading3"/>
        <w:spacing w:before="0"/>
        <w:jc w:val="center"/>
        <w:rPr>
          <w:rFonts w:ascii="Times New Roman" w:hAnsi="Times New Roman"/>
          <w:color w:val="auto"/>
          <w:sz w:val="22"/>
          <w:szCs w:val="22"/>
        </w:rPr>
      </w:pPr>
      <w:r w:rsidRPr="00667696">
        <w:rPr>
          <w:rFonts w:ascii="Times New Roman" w:hAnsi="Times New Roman"/>
          <w:color w:val="auto"/>
          <w:sz w:val="22"/>
          <w:szCs w:val="22"/>
        </w:rPr>
        <w:t>муниципального образования</w:t>
      </w:r>
    </w:p>
    <w:tbl>
      <w:tblPr>
        <w:tblW w:w="5319" w:type="dxa"/>
        <w:tblInd w:w="9" w:type="dxa"/>
        <w:tblBorders>
          <w:top w:val="thinThickSmallGap" w:sz="18" w:space="0" w:color="auto"/>
        </w:tblBorders>
        <w:tblLayout w:type="fixed"/>
        <w:tblLook w:val="0000"/>
      </w:tblPr>
      <w:tblGrid>
        <w:gridCol w:w="5319"/>
      </w:tblGrid>
      <w:tr w:rsidR="002F4040" w:rsidRPr="00667696" w:rsidTr="00667696">
        <w:trPr>
          <w:trHeight w:val="156"/>
        </w:trPr>
        <w:tc>
          <w:tcPr>
            <w:tcW w:w="5319" w:type="dxa"/>
            <w:tcBorders>
              <w:top w:val="thinThickSmallGap" w:sz="18" w:space="0" w:color="auto"/>
            </w:tcBorders>
          </w:tcPr>
          <w:p w:rsidR="002F4040" w:rsidRPr="00667696" w:rsidRDefault="002F4040" w:rsidP="00667696">
            <w:pPr>
              <w:pStyle w:val="Heading4"/>
              <w:spacing w:before="0"/>
              <w:jc w:val="center"/>
              <w:rPr>
                <w:rFonts w:ascii="Times New Roman" w:hAnsi="Times New Roman"/>
                <w:i w:val="0"/>
                <w:color w:val="auto"/>
              </w:rPr>
            </w:pPr>
            <w:r w:rsidRPr="00667696">
              <w:rPr>
                <w:rFonts w:ascii="Times New Roman" w:hAnsi="Times New Roman"/>
                <w:i w:val="0"/>
                <w:color w:val="auto"/>
                <w:sz w:val="22"/>
                <w:szCs w:val="22"/>
              </w:rPr>
              <w:t>Р Е Ш Е Н И Е  № 145</w:t>
            </w:r>
          </w:p>
        </w:tc>
      </w:tr>
    </w:tbl>
    <w:p w:rsidR="002F4040" w:rsidRPr="00667696" w:rsidRDefault="002F4040" w:rsidP="00667696">
      <w:pPr>
        <w:jc w:val="both"/>
        <w:rPr>
          <w:sz w:val="16"/>
          <w:szCs w:val="16"/>
        </w:rPr>
      </w:pPr>
    </w:p>
    <w:p w:rsidR="002F4040" w:rsidRPr="00667696" w:rsidRDefault="002F4040" w:rsidP="00667696">
      <w:pPr>
        <w:jc w:val="both"/>
        <w:rPr>
          <w:sz w:val="22"/>
          <w:szCs w:val="22"/>
        </w:rPr>
      </w:pPr>
      <w:r w:rsidRPr="00667696">
        <w:rPr>
          <w:sz w:val="22"/>
          <w:szCs w:val="22"/>
          <w:u w:val="single"/>
        </w:rPr>
        <w:t>От « 16 » сентября_2015 г.</w:t>
      </w:r>
    </w:p>
    <w:p w:rsidR="002F4040" w:rsidRPr="00667696" w:rsidRDefault="002F4040" w:rsidP="00667696">
      <w:pPr>
        <w:jc w:val="both"/>
        <w:rPr>
          <w:sz w:val="22"/>
          <w:szCs w:val="22"/>
        </w:rPr>
      </w:pPr>
      <w:r w:rsidRPr="00667696">
        <w:rPr>
          <w:sz w:val="22"/>
          <w:szCs w:val="22"/>
        </w:rPr>
        <w:t>Радищевское городское поселение</w:t>
      </w:r>
    </w:p>
    <w:p w:rsidR="002F4040" w:rsidRPr="00667696" w:rsidRDefault="002F4040" w:rsidP="00667696">
      <w:pPr>
        <w:jc w:val="both"/>
        <w:rPr>
          <w:sz w:val="16"/>
          <w:szCs w:val="16"/>
        </w:rPr>
      </w:pP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 xml:space="preserve">«О внесении изменений в Решение Думы 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>Радищевского городского поселения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 xml:space="preserve"> № 122 от 29.12.14г. «О бюджете Радищевского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 xml:space="preserve">городского поселения на 2015 год 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>и на плановый период 2016 и 2017 годов»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</w:p>
    <w:p w:rsidR="002F4040" w:rsidRPr="00667696" w:rsidRDefault="002F4040" w:rsidP="00667696">
      <w:pPr>
        <w:jc w:val="both"/>
        <w:rPr>
          <w:sz w:val="22"/>
          <w:szCs w:val="22"/>
        </w:rPr>
      </w:pPr>
    </w:p>
    <w:p w:rsidR="002F4040" w:rsidRPr="00667696" w:rsidRDefault="002F4040" w:rsidP="00667696">
      <w:pPr>
        <w:pStyle w:val="BodyText2"/>
        <w:tabs>
          <w:tab w:val="left" w:pos="567"/>
        </w:tabs>
        <w:spacing w:after="0" w:line="240" w:lineRule="auto"/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 w:rsidRPr="00667696">
        <w:rPr>
          <w:sz w:val="22"/>
          <w:szCs w:val="22"/>
        </w:rPr>
        <w:t xml:space="preserve">В соответствии со статьей 153 БК РФ, Положением о бюджетном процессе в Радищевском муниципальном образовании, заслушав Главу Радищевского городского поселения В.П. Воробьеву,  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>Дума Радищевского городского поселения решила:</w:t>
      </w:r>
    </w:p>
    <w:p w:rsidR="002F4040" w:rsidRPr="00667696" w:rsidRDefault="002F4040" w:rsidP="00667696">
      <w:pPr>
        <w:jc w:val="both"/>
        <w:rPr>
          <w:sz w:val="22"/>
          <w:szCs w:val="22"/>
        </w:rPr>
      </w:pPr>
      <w:r w:rsidRPr="00667696">
        <w:rPr>
          <w:sz w:val="22"/>
          <w:szCs w:val="22"/>
        </w:rPr>
        <w:t xml:space="preserve">     Внести в решение Думы Радищевского городского поселения от 29.12.2014 года № 122  «О  бюджете Радищевского городского поселения на 2015 год и на плановый период 2016 и 2017 годов» следующие изменения:</w:t>
      </w:r>
    </w:p>
    <w:p w:rsidR="002F4040" w:rsidRPr="00667696" w:rsidRDefault="002F4040" w:rsidP="00667696">
      <w:pPr>
        <w:jc w:val="both"/>
        <w:rPr>
          <w:sz w:val="22"/>
          <w:szCs w:val="22"/>
        </w:rPr>
      </w:pPr>
      <w:r w:rsidRPr="00667696">
        <w:rPr>
          <w:sz w:val="22"/>
          <w:szCs w:val="22"/>
        </w:rPr>
        <w:t>1. Утвердить основные характеристики бюджета Радищевского городского поселения на 2015 год: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sz w:val="22"/>
          <w:szCs w:val="22"/>
        </w:rPr>
        <w:t xml:space="preserve">          общий объем доходов бюджета в сумме </w:t>
      </w:r>
      <w:r w:rsidRPr="00667696">
        <w:rPr>
          <w:b/>
          <w:sz w:val="22"/>
          <w:szCs w:val="22"/>
        </w:rPr>
        <w:t>14 731,1 тыс. руб</w:t>
      </w:r>
      <w:r w:rsidRPr="00667696">
        <w:rPr>
          <w:sz w:val="22"/>
          <w:szCs w:val="22"/>
        </w:rPr>
        <w:t xml:space="preserve">лей, в том числе безвозмездные поступления в сумме </w:t>
      </w:r>
      <w:r w:rsidRPr="00667696">
        <w:rPr>
          <w:b/>
          <w:sz w:val="22"/>
          <w:szCs w:val="22"/>
        </w:rPr>
        <w:t>–</w:t>
      </w:r>
      <w:r w:rsidRPr="00667696">
        <w:rPr>
          <w:sz w:val="22"/>
          <w:szCs w:val="22"/>
        </w:rPr>
        <w:t xml:space="preserve"> </w:t>
      </w:r>
      <w:r w:rsidRPr="00667696">
        <w:rPr>
          <w:b/>
          <w:sz w:val="22"/>
          <w:szCs w:val="22"/>
        </w:rPr>
        <w:t>14 033,7</w:t>
      </w:r>
      <w:r w:rsidRPr="00667696">
        <w:rPr>
          <w:sz w:val="22"/>
          <w:szCs w:val="22"/>
        </w:rPr>
        <w:t xml:space="preserve"> </w:t>
      </w:r>
      <w:r w:rsidRPr="00667696">
        <w:rPr>
          <w:b/>
          <w:sz w:val="22"/>
          <w:szCs w:val="22"/>
        </w:rPr>
        <w:t>тыс. рублей</w:t>
      </w:r>
      <w:r w:rsidRPr="00667696">
        <w:rPr>
          <w:sz w:val="22"/>
          <w:szCs w:val="22"/>
        </w:rPr>
        <w:t xml:space="preserve">, из них объем межбюджетных трансфертов, получаемых из других бюджетов бюджетной системы Российской Федерации, в сумме  14 033,7 тыс. рублей. 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sz w:val="22"/>
          <w:szCs w:val="22"/>
        </w:rPr>
        <w:t xml:space="preserve">          общий объем расходов бюджета в сумме </w:t>
      </w:r>
      <w:r w:rsidRPr="00667696">
        <w:rPr>
          <w:b/>
          <w:sz w:val="22"/>
          <w:szCs w:val="22"/>
        </w:rPr>
        <w:t xml:space="preserve">  14 964,6тыс. рублей</w:t>
      </w:r>
      <w:r w:rsidRPr="00667696">
        <w:rPr>
          <w:sz w:val="22"/>
          <w:szCs w:val="22"/>
        </w:rPr>
        <w:t>.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sz w:val="22"/>
          <w:szCs w:val="22"/>
        </w:rPr>
        <w:t xml:space="preserve">          размер дефицита бюджета Радищевского городского поселения в сумме </w:t>
      </w:r>
      <w:r w:rsidRPr="00667696">
        <w:rPr>
          <w:b/>
          <w:sz w:val="22"/>
          <w:szCs w:val="22"/>
        </w:rPr>
        <w:t>233,5 тыс. рублей</w:t>
      </w:r>
    </w:p>
    <w:p w:rsidR="002F4040" w:rsidRPr="00667696" w:rsidRDefault="002F4040" w:rsidP="00667696">
      <w:pPr>
        <w:jc w:val="both"/>
        <w:rPr>
          <w:sz w:val="22"/>
          <w:szCs w:val="22"/>
        </w:rPr>
      </w:pPr>
      <w:r w:rsidRPr="00667696">
        <w:rPr>
          <w:sz w:val="22"/>
          <w:szCs w:val="22"/>
        </w:rPr>
        <w:t xml:space="preserve">         Установить, что превышение дефицита бюджета Радищевского городского поселения над ограничениями установленными статьей 92.1 Бюджетного Кодекса Российской Федерации, осуществлено в пределах суммы снижения остатков средств на счете по учету средств бюджета Радищевского МО в объеме 199,1 тыс. руб. </w:t>
      </w:r>
    </w:p>
    <w:p w:rsidR="002F4040" w:rsidRPr="00667696" w:rsidRDefault="002F4040" w:rsidP="00667696">
      <w:pPr>
        <w:tabs>
          <w:tab w:val="left" w:pos="284"/>
        </w:tabs>
        <w:jc w:val="both"/>
        <w:rPr>
          <w:sz w:val="22"/>
          <w:szCs w:val="22"/>
        </w:rPr>
      </w:pPr>
      <w:r w:rsidRPr="00667696">
        <w:rPr>
          <w:sz w:val="22"/>
          <w:szCs w:val="22"/>
        </w:rPr>
        <w:t xml:space="preserve">          Дефицит бюджета Радищевского ГП без учета суммы снижения остатков средств на счете по учету средств бюджета составляет </w:t>
      </w:r>
      <w:r w:rsidRPr="00667696">
        <w:rPr>
          <w:b/>
          <w:sz w:val="22"/>
          <w:szCs w:val="22"/>
        </w:rPr>
        <w:t>34,4 тыс. руб. или 5%</w:t>
      </w:r>
      <w:r w:rsidRPr="00667696">
        <w:rPr>
          <w:sz w:val="22"/>
          <w:szCs w:val="22"/>
        </w:rPr>
        <w:t xml:space="preserve"> общего годового объема доходов бюджета поселения без учета общего годового объема безвозмездных поступлений. </w:t>
      </w:r>
    </w:p>
    <w:p w:rsidR="002F4040" w:rsidRPr="00667696" w:rsidRDefault="002F4040" w:rsidP="00667696">
      <w:pPr>
        <w:jc w:val="both"/>
        <w:rPr>
          <w:sz w:val="22"/>
          <w:szCs w:val="22"/>
        </w:rPr>
      </w:pPr>
      <w:r w:rsidRPr="00667696">
        <w:rPr>
          <w:sz w:val="22"/>
          <w:szCs w:val="22"/>
        </w:rPr>
        <w:t>2.  Приложения № 1, 5, 7, 9, 13 изложить в новой редакции.</w:t>
      </w:r>
    </w:p>
    <w:p w:rsidR="002F4040" w:rsidRPr="00667696" w:rsidRDefault="002F4040" w:rsidP="00667696">
      <w:pPr>
        <w:jc w:val="both"/>
        <w:rPr>
          <w:sz w:val="22"/>
          <w:szCs w:val="22"/>
        </w:rPr>
      </w:pPr>
      <w:r w:rsidRPr="00667696">
        <w:rPr>
          <w:sz w:val="22"/>
          <w:szCs w:val="22"/>
        </w:rPr>
        <w:t>3.  Данное решение опубликовать в СМИ.</w:t>
      </w:r>
    </w:p>
    <w:p w:rsidR="002F4040" w:rsidRPr="00667696" w:rsidRDefault="002F4040" w:rsidP="00667696">
      <w:pPr>
        <w:widowControl w:val="0"/>
        <w:tabs>
          <w:tab w:val="left" w:pos="1134"/>
        </w:tabs>
        <w:autoSpaceDE w:val="0"/>
        <w:autoSpaceDN w:val="0"/>
        <w:adjustRightInd w:val="0"/>
        <w:jc w:val="both"/>
        <w:rPr>
          <w:sz w:val="22"/>
          <w:szCs w:val="22"/>
        </w:rPr>
      </w:pP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 xml:space="preserve">И.о. главы Радищевского </w:t>
      </w:r>
    </w:p>
    <w:p w:rsidR="002F4040" w:rsidRPr="00667696" w:rsidRDefault="002F4040" w:rsidP="00667696">
      <w:pPr>
        <w:jc w:val="both"/>
        <w:rPr>
          <w:b/>
          <w:sz w:val="22"/>
          <w:szCs w:val="22"/>
        </w:rPr>
      </w:pPr>
      <w:r w:rsidRPr="00667696">
        <w:rPr>
          <w:b/>
          <w:sz w:val="22"/>
          <w:szCs w:val="22"/>
        </w:rPr>
        <w:t>муниципального образования        Каючкина О.В.</w:t>
      </w: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  <w:sectPr w:rsidR="002F4040" w:rsidSect="00445754">
          <w:type w:val="continuous"/>
          <w:pgSz w:w="11906" w:h="16838"/>
          <w:pgMar w:top="567" w:right="567" w:bottom="510" w:left="567" w:header="709" w:footer="709" w:gutter="0"/>
          <w:cols w:num="2" w:space="709"/>
          <w:docGrid w:linePitch="360"/>
        </w:sectPr>
      </w:pPr>
    </w:p>
    <w:tbl>
      <w:tblPr>
        <w:tblW w:w="15701" w:type="dxa"/>
        <w:tblInd w:w="108" w:type="dxa"/>
        <w:tblLook w:val="0000"/>
      </w:tblPr>
      <w:tblGrid>
        <w:gridCol w:w="9360"/>
        <w:gridCol w:w="2055"/>
        <w:gridCol w:w="1017"/>
        <w:gridCol w:w="1093"/>
        <w:gridCol w:w="1029"/>
        <w:gridCol w:w="1147"/>
      </w:tblGrid>
      <w:tr w:rsidR="002F4040" w:rsidRPr="00BC68FD" w:rsidTr="00BC68FD">
        <w:trPr>
          <w:trHeight w:val="366"/>
        </w:trPr>
        <w:tc>
          <w:tcPr>
            <w:tcW w:w="15701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№ 1</w:t>
            </w:r>
            <w:r>
              <w:rPr>
                <w:sz w:val="16"/>
                <w:szCs w:val="16"/>
              </w:rPr>
              <w:br/>
              <w:t xml:space="preserve">к решению Думы </w:t>
            </w:r>
            <w:r w:rsidRPr="00BC68FD">
              <w:rPr>
                <w:sz w:val="16"/>
                <w:szCs w:val="16"/>
              </w:rPr>
              <w:t xml:space="preserve">Радищевского городского поселения </w:t>
            </w:r>
            <w:r w:rsidRPr="00BC68FD">
              <w:rPr>
                <w:sz w:val="16"/>
                <w:szCs w:val="16"/>
              </w:rPr>
              <w:br/>
              <w:t xml:space="preserve"> "О внесении изменений в Решение Думы Радищевского ГП №122 от 29.12.2014г. "О бюджете Радищевского городского поселения на 2015 год и на плановый период 2016 и 2017 годов"</w:t>
            </w:r>
            <w:r w:rsidRPr="00BC68FD">
              <w:rPr>
                <w:sz w:val="16"/>
                <w:szCs w:val="16"/>
              </w:rPr>
              <w:br/>
              <w:t xml:space="preserve">от " 16 " сентября  2015г. № 145  </w:t>
            </w:r>
          </w:p>
        </w:tc>
      </w:tr>
      <w:tr w:rsidR="002F4040" w:rsidRPr="00BC68FD" w:rsidTr="00BC68FD">
        <w:trPr>
          <w:trHeight w:val="70"/>
        </w:trPr>
        <w:tc>
          <w:tcPr>
            <w:tcW w:w="15701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ВНЕСЕНИЕ ИЗМЕНЕНИЙ И ДОПОЛ</w:t>
            </w:r>
            <w:r>
              <w:rPr>
                <w:b/>
                <w:bCs/>
                <w:sz w:val="16"/>
                <w:szCs w:val="16"/>
              </w:rPr>
              <w:t xml:space="preserve">НЕНИЙ В ДОХОДНУЮ ЧАСТЬ БЮДЖЕТА </w:t>
            </w:r>
            <w:r w:rsidRPr="00BC68FD">
              <w:rPr>
                <w:b/>
                <w:bCs/>
                <w:sz w:val="16"/>
                <w:szCs w:val="16"/>
              </w:rPr>
              <w:t>РАД</w:t>
            </w:r>
            <w:r>
              <w:rPr>
                <w:b/>
                <w:bCs/>
                <w:sz w:val="16"/>
                <w:szCs w:val="16"/>
              </w:rPr>
              <w:t xml:space="preserve">ИЩЕВСКОГО ГОРОДСКОГО ПОСЕЛЕНИЯ </w:t>
            </w:r>
            <w:r w:rsidRPr="00BC68FD">
              <w:rPr>
                <w:b/>
                <w:bCs/>
                <w:sz w:val="16"/>
                <w:szCs w:val="16"/>
              </w:rPr>
              <w:t>НА 2015 ГОД</w:t>
            </w:r>
          </w:p>
        </w:tc>
      </w:tr>
      <w:tr w:rsidR="002F4040" w:rsidRPr="00BC68FD" w:rsidTr="00BC68FD">
        <w:trPr>
          <w:trHeight w:val="70"/>
        </w:trPr>
        <w:tc>
          <w:tcPr>
            <w:tcW w:w="93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05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rFonts w:ascii="Book Antiqua" w:hAnsi="Book Antiqua" w:cs="Arial"/>
                <w:sz w:val="16"/>
                <w:szCs w:val="16"/>
              </w:rPr>
            </w:pPr>
          </w:p>
        </w:tc>
        <w:tc>
          <w:tcPr>
            <w:tcW w:w="10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rFonts w:ascii="Book Antiqua" w:hAnsi="Book Antiqua" w:cs="Arial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rFonts w:ascii="Book Antiqua" w:hAnsi="Book Antiqua" w:cs="Arial"/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тыс. руб.</w:t>
            </w:r>
          </w:p>
        </w:tc>
      </w:tr>
      <w:tr w:rsidR="002F4040" w:rsidRPr="00BC68FD" w:rsidTr="00BC68FD">
        <w:trPr>
          <w:trHeight w:val="184"/>
        </w:trPr>
        <w:tc>
          <w:tcPr>
            <w:tcW w:w="9360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платежей</w:t>
            </w:r>
          </w:p>
        </w:tc>
        <w:tc>
          <w:tcPr>
            <w:tcW w:w="205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Код </w:t>
            </w:r>
            <w:r w:rsidRPr="00BC68FD">
              <w:rPr>
                <w:b/>
                <w:bCs/>
                <w:sz w:val="16"/>
                <w:szCs w:val="16"/>
              </w:rPr>
              <w:t>бюджетной классификации</w:t>
            </w:r>
          </w:p>
        </w:tc>
        <w:tc>
          <w:tcPr>
            <w:tcW w:w="101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План на 2015 год</w:t>
            </w:r>
          </w:p>
        </w:tc>
        <w:tc>
          <w:tcPr>
            <w:tcW w:w="1093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Исполнение на 01.09.</w:t>
            </w:r>
            <w:r w:rsidRPr="00BC68FD">
              <w:rPr>
                <w:b/>
                <w:bCs/>
                <w:sz w:val="16"/>
                <w:szCs w:val="16"/>
              </w:rPr>
              <w:t>15</w:t>
            </w:r>
          </w:p>
        </w:tc>
        <w:tc>
          <w:tcPr>
            <w:tcW w:w="102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Внесение изменений</w:t>
            </w:r>
          </w:p>
        </w:tc>
        <w:tc>
          <w:tcPr>
            <w:tcW w:w="114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Уточненный план</w:t>
            </w:r>
          </w:p>
        </w:tc>
      </w:tr>
      <w:tr w:rsidR="002F4040" w:rsidRPr="00BC68FD" w:rsidTr="00BC68FD">
        <w:trPr>
          <w:trHeight w:val="184"/>
        </w:trPr>
        <w:tc>
          <w:tcPr>
            <w:tcW w:w="9360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05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01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09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02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14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НАЛОГОВЫЕ И НЕНАЛОГОВЫЕ ДОХОДЫ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1 00 00000 00 0000 000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697,40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375,70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697,40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НАЛОГИ НА ПРИБЫЛЬ, ДОХОДЫ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1 01 00000 00 0000 000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357,00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224,70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357,00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Налог на доходы физических лиц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1 01 02000 00 0000 000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357,00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224,70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357,00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Налог на доходы физических лиц с доходов, источником которых является налоговый агент,  за исключением доходов, в отношении которых исчисление и уплата налога осуществляются в соответствии со статьями 227, 227.1 и 228 Налогового кодекса Российской Федерации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1 01 02010 01 0000 110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352,00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224,70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352,00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Налог на доходы физических лиц с доходов,  полученных физическими лицами в соответствии со статьей 228 Налогового Кодекса Российской Федерации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1 01 02030 01 0000 110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НАЛОГИ НА ТОВАРЫ (РАБОТЫ, УСЛУГИ), РЕАЛИЗУЕМЫЕ НА ТЕРРИТОРИИ РОССИЙСКОЙ ФЕДЕРАЦИИ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1 03 00000 00 0000 000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147,00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132,00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147,00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Акцизы по подакцизным товарам (продукции), производимым на территории Российской Федерации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1 03 02000 01 0000 110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147,00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132,00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147,00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от уплаты акцизов на дизельное топливо,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1 03 02230 01 0000 110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57,00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44,80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57,00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от уплаты акцизов на моторные масла для дизельных и (или) карбюраторных (инжекторных) двигателей,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1 03 02240 01 0000 110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1,20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от уплаты акцизов на автомобильный бензин,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1 03 02250 01 0000 110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84,00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89,60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84,00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от уплаты акцизов на прямогонный бензин,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1 03 02260 01 0000 110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-3,60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НАЛОГИ НА ИМУЩЕСТВО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1 06 00000 00 0000 000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153,00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-11,10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-5,60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147,40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Налог на имущество физических лиц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1 06 01000 00 0000 000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130,00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-23,30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130,00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Налог на имущество физических лиц, взимаемый по ставкам, применяемым к объектам налогообложения, расположенным в границах городских поселений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1 06 01030 13 0000 110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-23,30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130,00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Земельный налог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1 06 06000 00 0000 000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23,00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12,20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-5,60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17,40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Земельный налог с организаций, обладающих земельным участком, расположенным в границах городских  поселений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1 06 06033 13 0000 110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5,40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-5,00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Земельный налог с физических лиц, обладающих земельным участком, расположенным в границах  городских  поселений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1 06 06043 13 0000 110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6,80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-0,60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12,40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ГОСУДАРСТВЕННАЯ ПОШЛИНА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1 08 00000 00 0000 000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9,80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Государственная пошлина за совершение нотариальных действий (за исключением действий, совершаемых консульскими учреждениями Российской Федерации)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1 08 04000 01 0000 110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9,80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Государственная пошлина за совершение нотариальных действий должностными лицами органов местного самоуправления, уполномоченными в соответствии с законодательными актами Российской Федерации на совершение нотариальных действий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1 08 04020 01 0000 110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9,80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-5,00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15,00</w:t>
            </w:r>
          </w:p>
        </w:tc>
      </w:tr>
      <w:tr w:rsidR="002F4040" w:rsidRPr="00BC68FD" w:rsidTr="00BC68FD">
        <w:trPr>
          <w:trHeight w:val="108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ДОХОДЫ ОТ ИСПОЛЬЗОВАНИЯ ИМУЩЕСТВА, НАХОДЯЩЕГОСЯ В ГОСУДАРСТВЕННОЙ И МУНИЦИПАЛЬНОЙ СОБСТВЕННОСТИ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1 11 00000 00 0000 000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2,70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Доходы, получаемые  в виде арендной платы либо иной платы за передачу в возмездное пользование государственного и муниципального имущества (за исключением имущества автономных учреждений, а также имущества государственных и муниципальных унитарных предприятий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1 11 05000 00 0000 000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0,30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Доходы, получаемые в виде арендной платы за земельные участки, государственная собственность на которые не разграничена и которые расположены в границах городских поселений, а также средства от продажи права на заключение договоров аренды указанных земельных участков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1 11 05013 13 0000 120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0,30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доходы от использования имущества и прав, находящихся в государственной и муниципальной собственности (за исключением имущества бюджетных и автономных учреждений, а также имущества государственных и муниципальных унитарных предприятий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1 11 09000 00 0000 120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2,40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поступления от использования имущества, находящегося в собственности городских поселений (за исключением имущества муниципальных бюджетных и автономных учреждений, а также имущества муниципальных унитарных предприятий, в том числе казенных)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1 11 09045 13 0000 120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2,40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ДОХОДЫ ОТ ОКАЗАНИЯ ПЛАТНЫХ УСЛУГ И КОМПЕНСАЦИИ ЗАТРАТ ГОСУДАРСТВА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1 13 00000 00 0000 000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5,00</w:t>
            </w:r>
          </w:p>
        </w:tc>
      </w:tr>
      <w:tr w:rsidR="002F4040" w:rsidRPr="00BC68FD" w:rsidTr="00BC68FD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Прочие доходы от оказания платных услуг (работ)     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1 13 01990 00 0000 130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доходы от оказания платных услуг (работ) получателями средств бюджетов городских поселений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1 13 01995 13 0000 130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-5,00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ДОХОДЫ ОТ ПРОДАЖИ МАТЕРИАЛЬНЫХ И НЕМАТЕРИАЛЬНЫХ АКТИВОВ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1 14 00000 00 0000 000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0,40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0,50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0,60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Доходы от продажи земельных участков, находящихся в государственной и муниципальной собственности (за исключением земельных участков автономных учреждений)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1 14 06000 00 0000 430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0,40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0,50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0,60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от продажи земельных участков, государственная собственность на которые не разграничена и которые расположены в границах городских поселений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1 14 06013 13 0000 430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0,40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0,50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0,60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ШТРАФЫ, САНКЦИИ, ВОЗМЕЩЕНИЕ УЩЕРБА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1 16 00000 00 0000 000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11,00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20,00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поступления от денежных взысканий (штрафов) и иных сумм в возмещение ущерба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1 16 90000 00 0000 140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11,00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20,00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поступления от денежных взысканий (штрафов) и иных сумм в возмещение ущерба, зачисляемые в бюджеты городских поселений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1 16 90050 13 0000 140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17,10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20,00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БЕЗВОЗМЕЗДНЫЕ ПОСТУПЛЕНИЯ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2 00 00000 00 0000 000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14 033,60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9 400,20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C0C0C0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14 033,70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БЕЗВОЗМЕЗДНЫЕ ПОСТУПЛЕНИЯ ОТ ДРУГИХ БЮДЖЕТОВ БЮДЖЕТНОЙ СИСТЕМЫ РОССИЙСКОЙ ФЕДЕРАЦИИ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2 02 00000 00 0000 000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14 033,60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9 400,20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14 033,70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Дотации бюджетам субъектов Российской Федерации и муниципальных образований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2 02 01000 00 0000 151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8 460,60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6 977,10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8 460,60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Дотации на выравнивание бюджетной обеспеченности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2 02 01001 00 0000 151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8 460,60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6 977,10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8 460,60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Дотации бюджетам городскких поселений на выравнивание бюджетной обеспеченности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2 02 01001 13 0000 151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8 460,60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6 977,10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8 460,60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Субсидии бюджетам субъектов Российской Федерации и муниципальных образований (межбюджетные субсидии)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2 02 02000 00 0000 151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5 437,60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2 337,30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5 437,70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субсидии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2 02 02999 00 0000 151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5 437,60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2 337,30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5 437,70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Прочие субсидии бюджетам городских поселений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2 02 02999 13 0000 151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5 437,60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2 337,30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5 437,70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 w:rsidP="00BC68FD">
            <w:pPr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Субвенции бюджетам субъектов Российской Федерации и муниципальных образований 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2 02 03000 00 0000 151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135,40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85,80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135,40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Субвенции бюджетам на осуществление первичного воинского учёта на территориях, где отсутствуют военные комиссариаты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2 02 03015 00 0000 151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92,30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56,10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92,30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Субвенции бюджетам городских поселений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2 02 03015 13 0000 151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92,30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56,10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92,30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200" w:firstLine="321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Субвенции местным бюджетам на выполнение передаваемых полномочий субъектов Российской Федерации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2 02 03024 00 0000 151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43,10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29,70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43,10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ind w:firstLineChars="300" w:firstLine="480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Субвенции бюджетам городских поселений на выполнение передаваемых полномочий субъектов Российской Федерации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2 02 03024 13 0000 151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43,10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29,70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43,10</w:t>
            </w:r>
          </w:p>
        </w:tc>
      </w:tr>
      <w:tr w:rsidR="002F4040" w:rsidRPr="00BC68FD" w:rsidTr="009F4E71">
        <w:trPr>
          <w:trHeight w:val="60"/>
        </w:trPr>
        <w:tc>
          <w:tcPr>
            <w:tcW w:w="93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ВСЕГО ДОХОДОВ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14 731,00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9 775,90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14 731,10</w:t>
            </w:r>
          </w:p>
        </w:tc>
      </w:tr>
    </w:tbl>
    <w:p w:rsidR="002F4040" w:rsidRPr="00BC68FD" w:rsidRDefault="002F4040" w:rsidP="00667696">
      <w:pPr>
        <w:jc w:val="both"/>
        <w:rPr>
          <w:b/>
          <w:sz w:val="16"/>
          <w:szCs w:val="16"/>
        </w:rPr>
      </w:pPr>
    </w:p>
    <w:tbl>
      <w:tblPr>
        <w:tblW w:w="15695" w:type="dxa"/>
        <w:tblInd w:w="93" w:type="dxa"/>
        <w:tblLook w:val="0000"/>
      </w:tblPr>
      <w:tblGrid>
        <w:gridCol w:w="8115"/>
        <w:gridCol w:w="1180"/>
        <w:gridCol w:w="1600"/>
        <w:gridCol w:w="1600"/>
        <w:gridCol w:w="1600"/>
        <w:gridCol w:w="1600"/>
      </w:tblGrid>
      <w:tr w:rsidR="002F4040" w:rsidRPr="00BC68FD" w:rsidTr="009F4E71">
        <w:trPr>
          <w:trHeight w:val="193"/>
        </w:trPr>
        <w:tc>
          <w:tcPr>
            <w:tcW w:w="1569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Default="002F4040" w:rsidP="009F4E71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№ 5</w:t>
            </w:r>
          </w:p>
          <w:p w:rsidR="002F4040" w:rsidRDefault="002F4040" w:rsidP="009F4E71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 решению Думы Ра</w:t>
            </w:r>
            <w:r>
              <w:rPr>
                <w:sz w:val="16"/>
                <w:szCs w:val="16"/>
              </w:rPr>
              <w:t>дищевского городского поселения</w:t>
            </w:r>
            <w:r w:rsidRPr="00BC68FD">
              <w:rPr>
                <w:sz w:val="16"/>
                <w:szCs w:val="16"/>
              </w:rPr>
              <w:t xml:space="preserve"> "О внесении изменений в Решение Думы Радищевского городского </w:t>
            </w:r>
            <w:r>
              <w:rPr>
                <w:sz w:val="16"/>
                <w:szCs w:val="16"/>
              </w:rPr>
              <w:t>поселения № 122 от 29.12.2014г.</w:t>
            </w:r>
          </w:p>
          <w:p w:rsidR="002F4040" w:rsidRPr="00BC68FD" w:rsidRDefault="002F4040" w:rsidP="009F4E71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"О бюджете Радищевского городского поселения на 2015 год и на плановый период 2016 и 2017 годов"</w:t>
            </w:r>
            <w:r w:rsidRPr="00BC68FD">
              <w:rPr>
                <w:sz w:val="16"/>
                <w:szCs w:val="16"/>
              </w:rPr>
              <w:br/>
              <w:t xml:space="preserve">от " 16 " сентября  2015г. № 145  </w:t>
            </w:r>
          </w:p>
        </w:tc>
      </w:tr>
      <w:tr w:rsidR="002F4040" w:rsidRPr="00BC68FD" w:rsidTr="009F4E71">
        <w:trPr>
          <w:trHeight w:val="158"/>
        </w:trPr>
        <w:tc>
          <w:tcPr>
            <w:tcW w:w="1569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РАСПРЕ</w:t>
            </w:r>
            <w:r>
              <w:rPr>
                <w:b/>
                <w:bCs/>
                <w:sz w:val="16"/>
                <w:szCs w:val="16"/>
              </w:rPr>
              <w:t xml:space="preserve">ДЕЛЕНИЕ БЮДЖЕТНЫХ АССИГНОВАНИЙ </w:t>
            </w:r>
            <w:r w:rsidRPr="00BC68FD">
              <w:rPr>
                <w:b/>
                <w:bCs/>
                <w:sz w:val="16"/>
                <w:szCs w:val="16"/>
              </w:rPr>
              <w:t>БЮДЖЕТА РА</w:t>
            </w:r>
            <w:r>
              <w:rPr>
                <w:b/>
                <w:bCs/>
                <w:sz w:val="16"/>
                <w:szCs w:val="16"/>
              </w:rPr>
              <w:t xml:space="preserve">ДИЩЕВСКОГО ГОРОДСКОГО ПОСЕЛЕНИЯ ПО РАЗДЕЛАМ И ПОДРАЗДЕЛАМ </w:t>
            </w:r>
            <w:r w:rsidRPr="00BC68FD">
              <w:rPr>
                <w:b/>
                <w:bCs/>
                <w:sz w:val="16"/>
                <w:szCs w:val="16"/>
              </w:rPr>
              <w:t>КЛАССИФИКАЦИИ РАСХОДОВ БЮДЖЕТОВ НА 2015 ГОД</w:t>
            </w:r>
          </w:p>
        </w:tc>
      </w:tr>
      <w:tr w:rsidR="002F4040" w:rsidRPr="00BC68FD" w:rsidTr="009F4E71">
        <w:trPr>
          <w:trHeight w:val="74"/>
        </w:trPr>
        <w:tc>
          <w:tcPr>
            <w:tcW w:w="811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right"/>
              <w:rPr>
                <w:color w:val="000000"/>
                <w:sz w:val="16"/>
                <w:szCs w:val="16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right"/>
              <w:rPr>
                <w:color w:val="000000"/>
                <w:sz w:val="16"/>
                <w:szCs w:val="16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right"/>
              <w:rPr>
                <w:color w:val="000000"/>
                <w:sz w:val="16"/>
                <w:szCs w:val="16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right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(тыс. рублей)</w:t>
            </w:r>
          </w:p>
        </w:tc>
      </w:tr>
      <w:tr w:rsidR="002F4040" w:rsidRPr="00BC68FD" w:rsidTr="009F4E71">
        <w:trPr>
          <w:trHeight w:val="54"/>
        </w:trPr>
        <w:tc>
          <w:tcPr>
            <w:tcW w:w="811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Наименование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РзПР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План</w:t>
            </w:r>
            <w:r>
              <w:rPr>
                <w:b/>
                <w:bCs/>
                <w:color w:val="000000"/>
                <w:sz w:val="16"/>
                <w:szCs w:val="16"/>
              </w:rPr>
              <w:t xml:space="preserve"> на 2015 год</w:t>
            </w:r>
            <w:r>
              <w:rPr>
                <w:b/>
                <w:bCs/>
                <w:color w:val="000000"/>
                <w:sz w:val="16"/>
                <w:szCs w:val="16"/>
              </w:rPr>
              <w:br/>
              <w:t xml:space="preserve">РД № 138 </w:t>
            </w:r>
            <w:r w:rsidRPr="00BC68FD">
              <w:rPr>
                <w:b/>
                <w:bCs/>
                <w:color w:val="000000"/>
                <w:sz w:val="16"/>
                <w:szCs w:val="16"/>
              </w:rPr>
              <w:t>от 17.06.2015 г.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Внесение</w:t>
            </w:r>
            <w:r w:rsidRPr="00BC68FD">
              <w:rPr>
                <w:b/>
                <w:bCs/>
                <w:color w:val="000000"/>
                <w:sz w:val="16"/>
                <w:szCs w:val="16"/>
              </w:rPr>
              <w:br/>
              <w:t>изменений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Уточненный план</w:t>
            </w:r>
            <w:r>
              <w:rPr>
                <w:b/>
                <w:bCs/>
                <w:color w:val="000000"/>
                <w:sz w:val="16"/>
                <w:szCs w:val="16"/>
              </w:rPr>
              <w:br/>
              <w:t xml:space="preserve">на 2015 год РД  № 145 </w:t>
            </w:r>
            <w:r w:rsidRPr="00BC68FD">
              <w:rPr>
                <w:b/>
                <w:bCs/>
                <w:color w:val="000000"/>
                <w:sz w:val="16"/>
                <w:szCs w:val="16"/>
              </w:rPr>
              <w:t>от 16.09.2015 г.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Исполнение</w:t>
            </w:r>
            <w:r w:rsidRPr="00BC68FD">
              <w:rPr>
                <w:b/>
                <w:bCs/>
                <w:color w:val="000000"/>
                <w:sz w:val="16"/>
                <w:szCs w:val="16"/>
              </w:rPr>
              <w:br/>
              <w:t>на 01.09.2015 г.</w:t>
            </w:r>
          </w:p>
        </w:tc>
      </w:tr>
      <w:tr w:rsidR="002F4040" w:rsidRPr="00BC68FD" w:rsidTr="009F4E71">
        <w:trPr>
          <w:trHeight w:val="5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7 451,1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170,9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7 622,0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5 573,0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974,0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1 024,0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874,9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840,0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840,1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648,6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Функционирование Правительства РФ, высших исполнительных органов государственной власти субъектов РФ, местных администраций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5 276,7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130,8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5 407,5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3 873,8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319,5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319,5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155,5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Резервные фонды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01.11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01.13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30,9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20,9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20,2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НАЦИОНАЛЬНАЯ ОБОРОНА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02.00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92,3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92,3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56,1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02.03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92,3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92,3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56,1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НАЦИОНАЛЬНАЯ БЕЗОПАСНОСТЬ И ПРАВООХРАНИТЕЛЬНАЯ ДЕЯТЕЛЬНОСТЬ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03.00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28,0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-22,0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03.09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28,0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-22,0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НАЦИОНАЛЬНАЯ ЭКОНОМИКА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04.00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379,0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374,0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308,2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42,4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42,4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25,9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331,6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331,6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282,3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Другие вопросы в области национальной экономики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-5,0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3 480,0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-267,6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3 212,4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897,7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Жилищное хозяйство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-31,8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Коммунальное хозяйство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3 096,3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-226,9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2 869,4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828,6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Благоустройство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351,9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-8,9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343,0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69,1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ОБРАЗОВАНИЕ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07.00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Молодежная политика и оздоровление детей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07.07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КУЛЬТУРА, КИНЕМАТОГРАФИЯ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3 534,1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123,8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3 657,9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2 764,8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Культура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2 152,7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91,8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2 244,5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1 731,0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1 381,4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32,0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1 413,4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1 033,8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СОЦИАЛЬНАЯ ПОЛИТИКА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10.00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ФИЗИЧЕСКАЯ КУЛЬТУРА И СПОРТ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11.00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Другие вопросы в области физической культуры и спорта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11.05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right"/>
              <w:outlineLvl w:val="0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9F4E71">
        <w:trPr>
          <w:trHeight w:val="64"/>
        </w:trPr>
        <w:tc>
          <w:tcPr>
            <w:tcW w:w="811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ИТОГО: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14 964,5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14 964,6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9 599,8</w:t>
            </w:r>
          </w:p>
        </w:tc>
      </w:tr>
    </w:tbl>
    <w:p w:rsidR="002F4040" w:rsidRPr="00BC68FD" w:rsidRDefault="002F4040" w:rsidP="00667696">
      <w:pPr>
        <w:jc w:val="both"/>
        <w:rPr>
          <w:b/>
          <w:sz w:val="16"/>
          <w:szCs w:val="16"/>
        </w:rPr>
      </w:pPr>
    </w:p>
    <w:tbl>
      <w:tblPr>
        <w:tblW w:w="15695" w:type="dxa"/>
        <w:tblInd w:w="93" w:type="dxa"/>
        <w:tblLook w:val="0000"/>
      </w:tblPr>
      <w:tblGrid>
        <w:gridCol w:w="700"/>
        <w:gridCol w:w="3635"/>
        <w:gridCol w:w="866"/>
        <w:gridCol w:w="3220"/>
        <w:gridCol w:w="1134"/>
        <w:gridCol w:w="3600"/>
        <w:gridCol w:w="1120"/>
        <w:gridCol w:w="1420"/>
      </w:tblGrid>
      <w:tr w:rsidR="002F4040" w:rsidRPr="00BC68FD" w:rsidTr="009F4E71">
        <w:trPr>
          <w:trHeight w:val="90"/>
        </w:trPr>
        <w:tc>
          <w:tcPr>
            <w:tcW w:w="15695" w:type="dxa"/>
            <w:gridSpan w:val="8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Default="002F4040" w:rsidP="009F4E71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Приложени</w:t>
            </w:r>
            <w:r>
              <w:rPr>
                <w:sz w:val="16"/>
                <w:szCs w:val="16"/>
              </w:rPr>
              <w:t>е № 7</w:t>
            </w:r>
          </w:p>
          <w:p w:rsidR="002F4040" w:rsidRDefault="002F4040" w:rsidP="009F4E71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 решению Думы Радищевского городского поселения  "О внесении изменений в Решение Думы Радище</w:t>
            </w:r>
            <w:r>
              <w:rPr>
                <w:sz w:val="16"/>
                <w:szCs w:val="16"/>
              </w:rPr>
              <w:t>вского ГП № 122 от 29.12.2014г.</w:t>
            </w:r>
          </w:p>
          <w:p w:rsidR="002F4040" w:rsidRPr="00BC68FD" w:rsidRDefault="002F4040" w:rsidP="009F4E71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"О бюджете Радищевского городского поселения на 2015 год и на плановый период 2016 и 2017 годов"</w:t>
            </w:r>
            <w:r w:rsidRPr="00BC68FD">
              <w:rPr>
                <w:sz w:val="16"/>
                <w:szCs w:val="16"/>
              </w:rPr>
              <w:br/>
              <w:t>от " 16 " сентября  2015г. № 145</w:t>
            </w:r>
          </w:p>
        </w:tc>
      </w:tr>
      <w:tr w:rsidR="002F4040" w:rsidRPr="00BC68FD" w:rsidTr="009F4E71">
        <w:trPr>
          <w:trHeight w:val="247"/>
        </w:trPr>
        <w:tc>
          <w:tcPr>
            <w:tcW w:w="15695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РАСПРЕДЕЛЕНИЕ БЮДЖЕТНЫХ АССИГНОВ</w:t>
            </w:r>
            <w:r>
              <w:rPr>
                <w:b/>
                <w:bCs/>
                <w:sz w:val="16"/>
                <w:szCs w:val="16"/>
              </w:rPr>
              <w:t xml:space="preserve">АНИЙ ПО РАЗДЕЛАМ, ПОДРАЗДЕЛАМ, </w:t>
            </w:r>
            <w:r w:rsidRPr="00BC68FD">
              <w:rPr>
                <w:b/>
                <w:bCs/>
                <w:sz w:val="16"/>
                <w:szCs w:val="16"/>
              </w:rPr>
              <w:t>ЦЕЛЕВЫМ СТАТЬЯМ И ГРУППАМ (ГРУППА</w:t>
            </w:r>
            <w:r>
              <w:rPr>
                <w:b/>
                <w:bCs/>
                <w:sz w:val="16"/>
                <w:szCs w:val="16"/>
              </w:rPr>
              <w:t xml:space="preserve">М И ПОДГРУППАМ) ВИДОВ РАСХОДОВ </w:t>
            </w:r>
            <w:r w:rsidRPr="00BC68FD">
              <w:rPr>
                <w:b/>
                <w:bCs/>
                <w:sz w:val="16"/>
                <w:szCs w:val="16"/>
              </w:rPr>
              <w:t>КЛАССИФИКАЦИИ РАСХОДОВ БЮДЖЕТОВ НА 2015 ГОД</w:t>
            </w:r>
          </w:p>
        </w:tc>
      </w:tr>
      <w:tr w:rsidR="002F4040" w:rsidRPr="00BC68FD" w:rsidTr="009F4E71">
        <w:trPr>
          <w:trHeight w:val="74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36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2F4040" w:rsidRPr="00BC68FD" w:rsidRDefault="002F4040" w:rsidP="00BC68FD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2F4040" w:rsidRPr="00BC68FD" w:rsidRDefault="002F4040" w:rsidP="00BC68FD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2F4040" w:rsidRPr="00BC68FD" w:rsidRDefault="002F4040" w:rsidP="00BC68FD">
            <w:pPr>
              <w:jc w:val="center"/>
              <w:rPr>
                <w:color w:val="000000"/>
                <w:sz w:val="16"/>
                <w:szCs w:val="16"/>
              </w:rPr>
            </w:pPr>
            <w:r w:rsidRPr="00BC68FD">
              <w:rPr>
                <w:color w:val="000000"/>
                <w:sz w:val="16"/>
                <w:szCs w:val="16"/>
              </w:rPr>
              <w:t>(тыс. рублей)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КФСР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КФСР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КЦСР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КВР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КОСГУ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Уточненный план </w:t>
            </w:r>
            <w:r w:rsidRPr="00BC68FD">
              <w:rPr>
                <w:b/>
                <w:bCs/>
                <w:sz w:val="16"/>
                <w:szCs w:val="16"/>
              </w:rPr>
              <w:t>на 2015 год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2110000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2118100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2118100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2118100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814,2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2118100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209,8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840,0</w:t>
            </w:r>
          </w:p>
        </w:tc>
      </w:tr>
      <w:tr w:rsidR="002F4040" w:rsidRPr="00BC68FD" w:rsidTr="009F4E71">
        <w:trPr>
          <w:trHeight w:val="138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840,0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Думы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840,0</w:t>
            </w:r>
          </w:p>
        </w:tc>
      </w:tr>
      <w:tr w:rsidR="002F4040" w:rsidRPr="00BC68FD" w:rsidTr="009F4E71">
        <w:trPr>
          <w:trHeight w:val="76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2128600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председателя Думы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839,5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2128600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председателя Думы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839,5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2128600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председателя Думы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653,0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2128600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председателя Думы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186,5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аппарата управления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426,6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122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170,2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120,1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122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50,1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Закупка товаров, работ, услуг в сфере информационно-коммуникационных технологий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199,5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сфере информационно-коммуникационных технологий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168,0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сфере информационно-коммуникационных технологий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31,5</w:t>
            </w:r>
          </w:p>
        </w:tc>
      </w:tr>
      <w:tr w:rsidR="002F4040" w:rsidRPr="00BC68FD" w:rsidTr="009F4E71">
        <w:trPr>
          <w:trHeight w:val="343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39,0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39,0</w:t>
            </w:r>
          </w:p>
        </w:tc>
      </w:tr>
      <w:tr w:rsidR="002F4040" w:rsidRPr="00BC68FD" w:rsidTr="009F4E71">
        <w:trPr>
          <w:trHeight w:val="112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831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Исполнение судебных актов Российской Федерации и мировых соглашений по возмещению вреда, причиненного в результате незаконных действий (бездействия) органов государственной власти (государственных органов), органов местного самоуправления либо должностных лиц этих органов, а также в результате деятельности казенных учреждений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13,5</w:t>
            </w:r>
          </w:p>
        </w:tc>
      </w:tr>
      <w:tr w:rsidR="002F4040" w:rsidRPr="00BC68FD" w:rsidTr="009F4E71">
        <w:trPr>
          <w:trHeight w:val="229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831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Исполнение судебных актов Российской Федерации и мировых соглашений по возмещению вреда, причиненного в результате незаконных действий (бездействия) органов государственной власти (государственных органов), органов местного самоуправления либо должностных лиц этих органов, а также в результате деятельности казенных учреждений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13,5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852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Уплата прочих налогов, сборов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прочих налогов, сборов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0,5</w:t>
            </w:r>
          </w:p>
        </w:tc>
      </w:tr>
      <w:tr w:rsidR="002F4040" w:rsidRPr="00BC68FD" w:rsidTr="009F4E71">
        <w:trPr>
          <w:trHeight w:val="163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2138251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(мун.служащие, основной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2 644,6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(мун.служащие, основной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2 644,6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2138251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(мун.служащие, основной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1 957,6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(мун.служащие, основной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687,0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2 173,9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2 173,9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1 690,4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483,5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162,3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540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Иные межбюджетные трансферты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162,3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540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межбюджетные трансферты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162,3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319,5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319,5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аппарата управления муниципального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319,5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319,5</w:t>
            </w:r>
          </w:p>
        </w:tc>
      </w:tr>
      <w:tr w:rsidR="002F4040" w:rsidRPr="00BC68FD" w:rsidTr="009F4E71">
        <w:trPr>
          <w:trHeight w:val="178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319,5</w:t>
            </w:r>
          </w:p>
        </w:tc>
      </w:tr>
      <w:tr w:rsidR="002F4040" w:rsidRPr="00BC68FD" w:rsidTr="009F4E71">
        <w:trPr>
          <w:trHeight w:val="13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540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Иные межбюджетные трансферты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319,5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0106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540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межбюджетные трансферты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319,5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расходы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2220000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 местных администраций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2228400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2228407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2228407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870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средства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0111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Резервные фонды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2228407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Резервные фонды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870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Резервные средства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10,0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20,9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расходы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2238400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2238408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Оценка недвижимости, признание прав и регулирование отношений по государственной и муниципальной собственности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2238408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Оценка недвижимости, признание прав и регулирование отношений по государственной и муниципальной собственности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852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Уплата прочих налогов, сборов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2238408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Оценка недвижимости, признание прав и регулирование отношений по государственной и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прочих налогов, сборов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20,2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9000000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Непрограммные расходы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0,7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90А0000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реализации полномочий министерства юстиции Иркутской области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0,7</w:t>
            </w:r>
          </w:p>
        </w:tc>
      </w:tr>
      <w:tr w:rsidR="002F4040" w:rsidRPr="00BC68FD" w:rsidTr="009F4E71">
        <w:trPr>
          <w:trHeight w:val="98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90А0600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областного государственного полномочия по определению перечня должностных лиц органов местного самоуправления, уполномоченных составлять протоколы об административных правонарушениях, предусмотренных отдельными законами Иркутской области об административной ответственности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0,7</w:t>
            </w:r>
          </w:p>
        </w:tc>
      </w:tr>
      <w:tr w:rsidR="002F4040" w:rsidRPr="00BC68FD" w:rsidTr="009F4E71">
        <w:trPr>
          <w:trHeight w:val="163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90А0600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областного государственного полномочия по определению перечня должностных лиц органов местного самоуправления, уполномоченных составлять протоколы об административных правонарушениях, предусмотренных отдельными законами Иркутской области об административной ответственности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0,7</w:t>
            </w:r>
          </w:p>
        </w:tc>
      </w:tr>
      <w:tr w:rsidR="002F4040" w:rsidRPr="00BC68FD" w:rsidTr="009F4E71">
        <w:trPr>
          <w:trHeight w:val="343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0113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90А0600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областного государственного полномочия по определению перечня должностных лиц органов местного самоуправления, уполномоченных составлять протоколы об административных правонарушениях, предусмотренных отдельными законами Иркутской области об административной ответственности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0,7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Государственная программа Иркутской области «Управление государственными финансами Иркутской области» на 2015-2020 годы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9F4E71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Подпрограмма «Создание условий для эффективного и ответственного управления муниципальными финансами, повышения устойчивости бюджетов муниципальных образований Иркутской области» на 2015 - 2020 годы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89,5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68,7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20,8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Решение вопросов в области национальной безопасности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2318400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2318400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0309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2318400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Государственная программа Иркутской области "Развитие жилищно-коммунального хозяйства в Иркутской области" на 2014-2018 годы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Подпрограмма «Обеспечение проведения сбалансированной и стабильной политики в области государственного регулирования цен (тарифов)» на 2014 - 2018 годы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Основное мероприятие «Государственное регулирование цен (тарифов) и контроля за соблюдением порядка ценообразования на территории Иркутской области»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6130103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6130103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6130103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6130103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6130103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6130103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Решение вопросов в области национальной экономики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2428450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2428450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100,2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99,0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97,4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2 869,4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2520000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2528400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2528400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2528400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224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3000000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Муниципальные программы поселений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Муниципальная программа "Модернизация объектов коммунальной инфраструктуры"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софинансирование меропр по подготовке объектов коммун инфрастр к отопит сезону ПП"Модернизация объектов коммунальной инфраструктуры ИО", ГП "Развитие ЖКХ ИО"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140,0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софинансирование меропр по подготовке объектов коммун инфрастр к отопит сезону ПП"Модернизация объектов коммунальной инфраструктуры ИО", ГП "Развитие ЖКХ ИО"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243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Закупка товаров, работ, услуг в целях капитального ремонта государственного (муниципального) имущества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140,0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3038402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софинансирование меропр по подготовке объектов коммун инфрастр к отопит сезону ПП"Модернизация объектов коммунальной инфраструктуры ИО", ГП "Развитие ЖКХ ИО"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целях капитального ремонта государственного (муниципального) имущества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140,0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Проведение экпертизы поставленного оборудования (произведенных работ)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Проведение экпертизы поставленного оборудования (произведенных работ)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3038403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Проведение экпертизы поставленного оборудования (произведенных работ)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6100000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Государственная программа Иркутской области "Развитие жилищно-коммунального хозяйства в Иркутской области" на 2014-2018 годы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Подпрограмма "Модернизация объектов коммунальной инфраструктуры Иркутской области" на на 2014-2018 годы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163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Основное мероприятие "Проведение модернизации, реконструкции, нового сторительства объектов теплоснабжения, капитального ремонта объектов коммунальной инфраструктуры на территории Иркутской области" на 2014-2018 годы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311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6140102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86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6140102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243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Закупка товаров, работ, услуг в целях капитального ремонта государственного (муниципального) имущества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1 860,0</w:t>
            </w:r>
          </w:p>
        </w:tc>
      </w:tr>
      <w:tr w:rsidR="002F4040" w:rsidRPr="00BC68FD" w:rsidTr="00C42A7C">
        <w:trPr>
          <w:trHeight w:val="220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6140102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целях капитального ремонта государственного (муниципального) имущества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1 860,0</w:t>
            </w:r>
          </w:p>
        </w:tc>
      </w:tr>
      <w:tr w:rsidR="002F4040" w:rsidRPr="00BC68FD" w:rsidTr="00C42A7C">
        <w:trPr>
          <w:trHeight w:val="17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6140102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810,9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6140102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810,9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343,0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99,0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99,0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99,0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2538453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Уличное освещение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2538453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Уличное освещение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2538453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Уличное освещение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2538456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Прочие мероприятия по благоустройству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2538456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Прочие мероприятия по благоустройству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2538456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Прочие мероприятия по благоустройству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4000000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Проект "Народные инициативы"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софинансирование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софинансирование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4018401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софинансирование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37,5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156,5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37,8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Дворцы и дома культуры, другие учреждения культуры /Обеспечение деятельности (оказание услуг) подведомственных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20,1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112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19,1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15,1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112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2818351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1 996,3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2818351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1 994,5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2818351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1 502,9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491,6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2818351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112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2818351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112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2818352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228,1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2818352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228,1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2818352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177,1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2818352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51,0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2800000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2830000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подведомственных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2838300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2838300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2838300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1 026,3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2838300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386,9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2838300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0804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2838300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0,2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Итого</w:t>
            </w:r>
          </w:p>
        </w:tc>
        <w:tc>
          <w:tcPr>
            <w:tcW w:w="3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14 964,6</w:t>
            </w:r>
          </w:p>
        </w:tc>
      </w:tr>
    </w:tbl>
    <w:p w:rsidR="002F4040" w:rsidRPr="00BC68FD" w:rsidRDefault="002F4040" w:rsidP="00667696">
      <w:pPr>
        <w:jc w:val="both"/>
        <w:rPr>
          <w:b/>
          <w:sz w:val="16"/>
          <w:szCs w:val="16"/>
        </w:rPr>
      </w:pPr>
    </w:p>
    <w:tbl>
      <w:tblPr>
        <w:tblW w:w="15755" w:type="dxa"/>
        <w:tblInd w:w="93" w:type="dxa"/>
        <w:tblLook w:val="0000"/>
      </w:tblPr>
      <w:tblGrid>
        <w:gridCol w:w="700"/>
        <w:gridCol w:w="2195"/>
        <w:gridCol w:w="720"/>
        <w:gridCol w:w="3240"/>
        <w:gridCol w:w="880"/>
        <w:gridCol w:w="2000"/>
        <w:gridCol w:w="700"/>
        <w:gridCol w:w="2720"/>
        <w:gridCol w:w="1120"/>
        <w:gridCol w:w="1480"/>
      </w:tblGrid>
      <w:tr w:rsidR="002F4040" w:rsidRPr="00BC68FD" w:rsidTr="00C42A7C">
        <w:trPr>
          <w:trHeight w:val="74"/>
        </w:trPr>
        <w:tc>
          <w:tcPr>
            <w:tcW w:w="15755" w:type="dxa"/>
            <w:gridSpan w:val="10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Default="002F4040" w:rsidP="00C42A7C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№ 9</w:t>
            </w:r>
          </w:p>
          <w:p w:rsidR="002F4040" w:rsidRDefault="002F4040" w:rsidP="00C42A7C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 xml:space="preserve">к решению Думы Радищевского городского поселения  "О внесении изменений в Решение Думы Радищевского городского </w:t>
            </w:r>
            <w:r>
              <w:rPr>
                <w:sz w:val="16"/>
                <w:szCs w:val="16"/>
              </w:rPr>
              <w:t>поселения № 122 от 29.12.2014г.</w:t>
            </w:r>
          </w:p>
          <w:p w:rsidR="002F4040" w:rsidRPr="00BC68FD" w:rsidRDefault="002F4040" w:rsidP="00C42A7C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"О бюджете Радищевского городского поселения на 2015 год и на плановый период 2016 и 2017 годов"</w:t>
            </w:r>
            <w:r w:rsidRPr="00BC68FD">
              <w:rPr>
                <w:sz w:val="16"/>
                <w:szCs w:val="16"/>
              </w:rPr>
              <w:br/>
              <w:t>от " 16 " сентября 2015г. № 145</w:t>
            </w:r>
          </w:p>
        </w:tc>
      </w:tr>
      <w:tr w:rsidR="002F4040" w:rsidRPr="00BC68FD" w:rsidTr="00C42A7C">
        <w:trPr>
          <w:trHeight w:val="74"/>
        </w:trPr>
        <w:tc>
          <w:tcPr>
            <w:tcW w:w="15755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ВЕДОМСТВЕННАЯ СТРУКТУРА РАС</w:t>
            </w:r>
            <w:r>
              <w:rPr>
                <w:b/>
                <w:bCs/>
                <w:sz w:val="16"/>
                <w:szCs w:val="16"/>
              </w:rPr>
              <w:t xml:space="preserve">ХОДОВ БЮДЖЕТА </w:t>
            </w:r>
            <w:r w:rsidRPr="00BC68FD">
              <w:rPr>
                <w:b/>
                <w:bCs/>
                <w:sz w:val="16"/>
                <w:szCs w:val="16"/>
              </w:rPr>
              <w:t>РАДИЩЕВСКОГО ГОРОДСКОГО ПОСЕЛЕНИЯ НА 2015 ГОД</w:t>
            </w:r>
          </w:p>
        </w:tc>
      </w:tr>
      <w:tr w:rsidR="002F4040" w:rsidRPr="00BC68FD" w:rsidTr="00C42A7C">
        <w:trPr>
          <w:trHeight w:val="74"/>
        </w:trPr>
        <w:tc>
          <w:tcPr>
            <w:tcW w:w="2895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(тыс. рублей)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КВСР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КВСР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КФСР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КФСР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КЦСР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 КВР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КОСГУ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Уточненный план </w:t>
            </w:r>
            <w:r w:rsidRPr="00BC68FD">
              <w:rPr>
                <w:b/>
                <w:bCs/>
                <w:sz w:val="16"/>
                <w:szCs w:val="16"/>
              </w:rPr>
              <w:t>на 2015 год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14 075,5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C42A7C">
        <w:trPr>
          <w:trHeight w:val="68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2110000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2118100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1 024,0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2118100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814,2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2118100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главы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209,8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аппарата 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5 407,4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426,6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122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120,1</w:t>
            </w:r>
          </w:p>
        </w:tc>
      </w:tr>
      <w:tr w:rsidR="002F4040" w:rsidRPr="00BC68FD" w:rsidTr="00C42A7C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122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50,1</w:t>
            </w:r>
          </w:p>
        </w:tc>
      </w:tr>
      <w:tr w:rsidR="002F4040" w:rsidRPr="00BC68FD" w:rsidTr="003A6652">
        <w:trPr>
          <w:trHeight w:val="8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сфере информационно-коммуникационных технологий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168,0</w:t>
            </w:r>
          </w:p>
        </w:tc>
      </w:tr>
      <w:tr w:rsidR="002F4040" w:rsidRPr="00BC68FD" w:rsidTr="003A6652">
        <w:trPr>
          <w:trHeight w:val="163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сфере информационно-коммуникационных технологий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31,5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39,0</w:t>
            </w:r>
          </w:p>
        </w:tc>
      </w:tr>
      <w:tr w:rsidR="002F4040" w:rsidRPr="00BC68FD" w:rsidTr="003A6652">
        <w:trPr>
          <w:trHeight w:val="1192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831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Исполнение судебных актов Российской Федерации и мировых соглашений по возмещению вреда, причиненного в результате незаконных действий (бездействия) органов государственной власти (государственных органов), органов местного самоуправления либо должностных лиц этих органов, а также в результате деятельности казенных учреждений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13,5</w:t>
            </w:r>
          </w:p>
        </w:tc>
      </w:tr>
      <w:tr w:rsidR="002F4040" w:rsidRPr="00BC68FD" w:rsidTr="003A6652">
        <w:trPr>
          <w:trHeight w:val="222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852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прочих налогов, сборов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0,5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2138251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(мун.служащие, основной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2 644,6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2138251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(мун.служащие, основной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1 957,6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(мун.служащие, основной персонал)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687,0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2 173,9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1 690,4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483,5</w:t>
            </w:r>
          </w:p>
        </w:tc>
      </w:tr>
      <w:tr w:rsidR="002F4040" w:rsidRPr="00BC68FD" w:rsidTr="00C42A7C">
        <w:trPr>
          <w:trHeight w:val="1800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162,3</w:t>
            </w:r>
          </w:p>
        </w:tc>
      </w:tr>
      <w:tr w:rsidR="002F4040" w:rsidRPr="00BC68FD" w:rsidTr="003A6652">
        <w:trPr>
          <w:trHeight w:val="882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540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межбюджетные трансферты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162,3</w:t>
            </w:r>
          </w:p>
        </w:tc>
      </w:tr>
      <w:tr w:rsidR="002F4040" w:rsidRPr="00BC68FD" w:rsidTr="003A6652">
        <w:trPr>
          <w:trHeight w:val="9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270,4</w:t>
            </w:r>
          </w:p>
        </w:tc>
      </w:tr>
      <w:tr w:rsidR="002F4040" w:rsidRPr="00BC68FD" w:rsidTr="003A6652">
        <w:trPr>
          <w:trHeight w:val="343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270,4</w:t>
            </w:r>
          </w:p>
        </w:tc>
      </w:tr>
      <w:tr w:rsidR="002F4040" w:rsidRPr="00BC68FD" w:rsidTr="003A6652">
        <w:trPr>
          <w:trHeight w:val="159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аппарата 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270,4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270,4</w:t>
            </w:r>
          </w:p>
        </w:tc>
      </w:tr>
      <w:tr w:rsidR="002F4040" w:rsidRPr="00BC68FD" w:rsidTr="00C42A7C">
        <w:trPr>
          <w:trHeight w:val="18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270,4</w:t>
            </w:r>
          </w:p>
        </w:tc>
      </w:tr>
      <w:tr w:rsidR="002F4040" w:rsidRPr="00BC68FD" w:rsidTr="00C42A7C">
        <w:trPr>
          <w:trHeight w:val="15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540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межбюджетные трансферты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270,4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расходы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2220000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 местных администраций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2228400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2228407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10,0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0111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Резервные фонды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2228407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Резервные фонды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870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Резервные средства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10,0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20,9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расходы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2238400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2238408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Оценка недвижимости, признание прав и регулирование отношений по государственной и муниципальной собственности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2238408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Оценка недвижимости, признание прав и регулирование отношений по государственной и муниципальной собственности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852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прочих налогов, сборов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20,2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9000000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Непрограммные расходы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0,7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90А0000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реализации полномочий министерства юстиции Иркутской области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0,7</w:t>
            </w:r>
          </w:p>
        </w:tc>
      </w:tr>
      <w:tr w:rsidR="002F4040" w:rsidRPr="00BC68FD" w:rsidTr="00C42A7C">
        <w:trPr>
          <w:trHeight w:val="27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90А0600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областного государственного полномочия по определению перечня должностных лиц органов местного самоуправления, уполномоченных составлять протоколы об административных правонарушениях, предусмотренных отдельными законами Иркутской области об административной ответственности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0,7</w:t>
            </w:r>
          </w:p>
        </w:tc>
      </w:tr>
      <w:tr w:rsidR="002F4040" w:rsidRPr="00BC68FD" w:rsidTr="00C42A7C">
        <w:trPr>
          <w:trHeight w:val="2250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0113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90А0600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областного государственного полномочия по определению перечня должностных лиц органов местного самоуправления, уполномоченных составлять протоколы об административных правонарушениях, предусмотренных отдельными законами Иркутской области об административной ответственности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0,7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C42A7C">
        <w:trPr>
          <w:trHeight w:val="112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Государственная программа Иркутской области «Управление государственными финансами Иркутской области» на 2015-2020 годы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C42A7C">
        <w:trPr>
          <w:trHeight w:val="18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Подпрограмма «Создание условий для эффективного и ответственного управления муниципальными финансами, повышения устойчивости бюджетов муниципальных образований Иркутской области» на 2015 - 2020 годы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7035118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92,3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68,7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20,8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122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государственных (муниципальных) органов,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0,6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1,4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0203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7035118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0,8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Решение вопросов в области национальной безопасности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3A6652">
        <w:trPr>
          <w:trHeight w:val="33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3A6652">
        <w:trPr>
          <w:trHeight w:val="11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0309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6,0</w:t>
            </w:r>
          </w:p>
        </w:tc>
      </w:tr>
      <w:tr w:rsidR="002F4040" w:rsidRPr="00BC68FD" w:rsidTr="003A6652">
        <w:trPr>
          <w:trHeight w:val="25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0309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2318400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0309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2318400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0309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2318400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112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Государственная программа Иркутской области "Развитие жилищно-коммунального хозяйства в Иркутской области" на 2014-2018 годы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Подпрограмма «Обеспечение проведения сбалансированной и стабильной политики в области государственного регулирования цен (тарифов)» на 2014 - 2018 годы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135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6130100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Основное мероприятие «Государственное регулирование цен (тарифов) и контроля за соблюдением порядка ценообразования на территории Иркутской области»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112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6130103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42,4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6130103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31,0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6130103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9,4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6130103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Субвенции на осуществление отдельных областных государственных полномочий в сфере водоснабжения и водоотведения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Решение вопросов в области национальной экономики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2428450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331,6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35,0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100,2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99,0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0409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2428450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Дорожные фонды (дорожное хозяйство)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97,4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2 869,4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2520000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2528400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53,6</w:t>
            </w:r>
          </w:p>
        </w:tc>
      </w:tr>
      <w:tr w:rsidR="002F4040" w:rsidRPr="00BC68FD" w:rsidTr="003A6652">
        <w:trPr>
          <w:trHeight w:val="72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2528400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224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53,6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3000000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Муниципальные программы поселений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145,0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Муниципальная программа "Модернизация объектов коммунальной инфраструктуры"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145,0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145,0</w:t>
            </w:r>
          </w:p>
        </w:tc>
      </w:tr>
      <w:tr w:rsidR="002F4040" w:rsidRPr="00BC68FD" w:rsidTr="00C42A7C">
        <w:trPr>
          <w:trHeight w:val="135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софинансирование меропр по подготовке объектов коммун инфрастр к отопит сезону ПП"Модернизация объектов коммунальной инфраструктуры ИО", ГП "Развитие ЖКХ ИО"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140,0</w:t>
            </w:r>
          </w:p>
        </w:tc>
      </w:tr>
      <w:tr w:rsidR="002F4040" w:rsidRPr="00BC68FD" w:rsidTr="00C42A7C">
        <w:trPr>
          <w:trHeight w:val="1350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3038402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софинансирование меропр по подготовке объектов коммун инфрастр к отопит сезону ПП"Модернизация объектов коммунальной инфраструктуры ИО", ГП "Развитие ЖКХ ИО"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243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целях капитального ремонта государственного (муниципального) имущества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140,0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3038403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Проведение экпертизы поставленного оборудования (произведенных работ)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3038403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Проведение экпертизы поставленного оборудования (произведенных работ)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112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6100000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Государственная программа Иркутской области "Развитие жилищно-коммунального хозяйства в Иркутской области" на 2014-2018 годы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Подпрограмма "Модернизация объектов коммунальной инфраструктуры Иркутской области" на на 2014-2018 годы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202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6140100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Основное мероприятие "Проведение модернизации, реконструкции, нового сторительства объектов теплоснабжения, капитального ремонта объектов коммунальной инфраструктуры на территории Иркутской области" на 2014-2018 годы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202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6140102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2 670,9</w:t>
            </w:r>
          </w:p>
        </w:tc>
      </w:tr>
      <w:tr w:rsidR="002F4040" w:rsidRPr="00BC68FD" w:rsidTr="00C42A7C">
        <w:trPr>
          <w:trHeight w:val="202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6140102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243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Закупка товаров, работ, услуг в целях капитального ремонта государственного (муниципального) имущества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1 860,0</w:t>
            </w:r>
          </w:p>
        </w:tc>
      </w:tr>
      <w:tr w:rsidR="002F4040" w:rsidRPr="00BC68FD" w:rsidTr="00C42A7C">
        <w:trPr>
          <w:trHeight w:val="202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Коммунальное хозяйство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6140102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Оказание содействия муниципальным образованиям Иркутской области в реализации первоочередных мероприятий по модернизации объектов теплоэнергетики и капитального ремонта объектов коммунальной инфраструктуры, находящимся в муниципальной собственности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810,9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343,0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99,0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99,0</w:t>
            </w:r>
          </w:p>
        </w:tc>
      </w:tr>
      <w:tr w:rsidR="002F4040" w:rsidRPr="00BC68FD" w:rsidTr="003A6652">
        <w:trPr>
          <w:trHeight w:val="186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функций органами местного самоуправления в целях решения вопросов местного значения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99,0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2538453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Уличное освещение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94,0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2538453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Уличное освещение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223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94,0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2538456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Прочие мероприятия по благоустройству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2538456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Прочие мероприятия по благоустройству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225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4000000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Проект "Народные инициативы"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244,0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софинансирование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12,2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4018401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софинансирование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12,2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4018402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231,8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37,5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156,5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0503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4018402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реализация мероприятий перечня проектов народных инициатив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Прочая закупка товаров, работ и услуг для обеспечения государственных (муниципальных) нужд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37,8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112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Дворцы и дома культуры, другие учреждения культуры /Обеспечение деятельности (оказание услуг) подведомственных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2 244,5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20,1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112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15,1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112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222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2818351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1 996,3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2818351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1 502,9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491,6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(основной персонал)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112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выплаты персоналу казенных учреждений, за исключением фонда оплаты труда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1,8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2818352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228,1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2818352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177,1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2818352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перед физ.лицами (прочий персонал)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51,0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Культура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подведомственных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0804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2838300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1 413,4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0804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2838300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1 026,3</w:t>
            </w:r>
          </w:p>
        </w:tc>
      </w:tr>
      <w:tr w:rsidR="002F4040" w:rsidRPr="00BC68FD" w:rsidTr="00C42A7C">
        <w:trPr>
          <w:trHeight w:val="9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2838300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111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казенных учреждений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386,9</w:t>
            </w:r>
          </w:p>
        </w:tc>
      </w:tr>
      <w:tr w:rsidR="002F4040" w:rsidRPr="00BC68FD" w:rsidTr="00C42A7C">
        <w:trPr>
          <w:trHeight w:val="67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Администрация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0804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2838300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(оказание услуг) муниципальных учреждений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0,2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889,1</w:t>
            </w:r>
          </w:p>
        </w:tc>
      </w:tr>
      <w:tr w:rsidR="002F4040" w:rsidRPr="00BC68FD" w:rsidTr="003A6652">
        <w:trPr>
          <w:trHeight w:val="331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840,0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840,0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Думы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840,0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0,5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2128200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853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Уплата иных платежей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290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0,5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2128600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председателя Думы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839,5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2128600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председателя Думы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653,0</w:t>
            </w:r>
          </w:p>
        </w:tc>
      </w:tr>
      <w:tr w:rsidR="002F4040" w:rsidRPr="00BC68FD" w:rsidTr="003A6652">
        <w:trPr>
          <w:trHeight w:val="9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2128600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председателя Думы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121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Фонд оплаты труда государственных (муниципальных) органов и взносы по обязательному социальному страхованию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186,5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49,1</w:t>
            </w:r>
          </w:p>
        </w:tc>
      </w:tr>
      <w:tr w:rsidR="002F4040" w:rsidRPr="00BC68FD" w:rsidTr="003A6652">
        <w:trPr>
          <w:trHeight w:val="21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2100000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Функционирование органов местного самоуправления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1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49,1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2130000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аппарата управления муниципального образования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2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49,1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выполнений функций органами местного самоуправления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3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49,1</w:t>
            </w:r>
          </w:p>
        </w:tc>
      </w:tr>
      <w:tr w:rsidR="002F4040" w:rsidRPr="00BC68FD" w:rsidTr="00C42A7C">
        <w:trPr>
          <w:trHeight w:val="1800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2138253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4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49,1</w:t>
            </w:r>
          </w:p>
        </w:tc>
      </w:tr>
      <w:tr w:rsidR="002F4040" w:rsidRPr="00BC68FD" w:rsidTr="00C42A7C">
        <w:trPr>
          <w:trHeight w:val="157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930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Дума Радищевского городского поселения Нижнеилимского района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0106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2138253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Выполнение обязательств возникших в результате принятия нормативных правовых актов органов местного самоуправления, предусматривающих предоставление межбюджетных трансфертов бюджетам других уровней бюджетной системы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540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Иные межбюджетные трансферты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251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right"/>
              <w:outlineLvl w:val="6"/>
              <w:rPr>
                <w:rFonts w:ascii="Arial" w:hAnsi="Arial" w:cs="Arial"/>
                <w:sz w:val="16"/>
                <w:szCs w:val="16"/>
              </w:rPr>
            </w:pPr>
            <w:r w:rsidRPr="00BC68FD">
              <w:rPr>
                <w:rFonts w:ascii="Arial" w:hAnsi="Arial" w:cs="Arial"/>
                <w:sz w:val="16"/>
                <w:szCs w:val="16"/>
              </w:rPr>
              <w:t>49,1</w:t>
            </w:r>
          </w:p>
        </w:tc>
      </w:tr>
      <w:tr w:rsidR="002F4040" w:rsidRPr="00BC68FD" w:rsidTr="003A6652">
        <w:trPr>
          <w:trHeight w:val="64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Итого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F4040" w:rsidRPr="00BC68FD" w:rsidRDefault="002F4040" w:rsidP="00BC68FD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C68FD">
              <w:rPr>
                <w:rFonts w:ascii="Arial" w:hAnsi="Arial" w:cs="Arial"/>
                <w:b/>
                <w:bCs/>
                <w:sz w:val="16"/>
                <w:szCs w:val="16"/>
              </w:rPr>
              <w:t>14 964,6</w:t>
            </w:r>
          </w:p>
        </w:tc>
      </w:tr>
    </w:tbl>
    <w:p w:rsidR="002F4040" w:rsidRPr="00BC68FD" w:rsidRDefault="002F4040" w:rsidP="00667696">
      <w:pPr>
        <w:jc w:val="both"/>
        <w:rPr>
          <w:b/>
          <w:sz w:val="16"/>
          <w:szCs w:val="16"/>
        </w:rPr>
      </w:pPr>
    </w:p>
    <w:tbl>
      <w:tblPr>
        <w:tblW w:w="15855" w:type="dxa"/>
        <w:tblInd w:w="93" w:type="dxa"/>
        <w:tblLook w:val="0000"/>
      </w:tblPr>
      <w:tblGrid>
        <w:gridCol w:w="8475"/>
        <w:gridCol w:w="2320"/>
        <w:gridCol w:w="1560"/>
        <w:gridCol w:w="1660"/>
        <w:gridCol w:w="1840"/>
      </w:tblGrid>
      <w:tr w:rsidR="002F4040" w:rsidRPr="00BC68FD" w:rsidTr="003A6652">
        <w:trPr>
          <w:trHeight w:val="250"/>
        </w:trPr>
        <w:tc>
          <w:tcPr>
            <w:tcW w:w="15855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Default="002F4040" w:rsidP="003A6652">
            <w:pPr>
              <w:jc w:val="right"/>
              <w:rPr>
                <w:sz w:val="16"/>
                <w:szCs w:val="16"/>
              </w:rPr>
            </w:pPr>
            <w:bookmarkStart w:id="0" w:name="RANGE!A1:E16"/>
            <w:bookmarkEnd w:id="0"/>
            <w:r>
              <w:rPr>
                <w:sz w:val="16"/>
                <w:szCs w:val="16"/>
              </w:rPr>
              <w:t>Приложение № 13</w:t>
            </w:r>
          </w:p>
          <w:p w:rsidR="002F4040" w:rsidRDefault="002F4040" w:rsidP="003A6652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 решению Думы Радищевского городского поселения  "О внесении изменений в Решение Думы Радище</w:t>
            </w:r>
            <w:r>
              <w:rPr>
                <w:sz w:val="16"/>
                <w:szCs w:val="16"/>
              </w:rPr>
              <w:t>вского ГП № 122 от 29.12.2014г.</w:t>
            </w:r>
          </w:p>
          <w:p w:rsidR="002F4040" w:rsidRPr="00BC68FD" w:rsidRDefault="002F4040" w:rsidP="003A6652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"О бюджете Радищевского городского поселения на 2015 год и на плановый период 2016 и 2017 годов"</w:t>
            </w:r>
            <w:r w:rsidRPr="00BC68FD">
              <w:rPr>
                <w:sz w:val="16"/>
                <w:szCs w:val="16"/>
              </w:rPr>
              <w:br/>
              <w:t>от "16" сентября  2015г. №  145</w:t>
            </w:r>
          </w:p>
        </w:tc>
      </w:tr>
      <w:tr w:rsidR="002F4040" w:rsidRPr="00BC68FD" w:rsidTr="003A6652">
        <w:trPr>
          <w:trHeight w:val="242"/>
        </w:trPr>
        <w:tc>
          <w:tcPr>
            <w:tcW w:w="15855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ИСТОЧНИКИ ВНУТР</w:t>
            </w:r>
            <w:r>
              <w:rPr>
                <w:b/>
                <w:bCs/>
                <w:sz w:val="16"/>
                <w:szCs w:val="16"/>
              </w:rPr>
              <w:t xml:space="preserve">ЕННЕГО ФИНАНСИРОВАНИЯ ДЕФИЦИТА </w:t>
            </w:r>
            <w:r w:rsidRPr="00BC68FD">
              <w:rPr>
                <w:b/>
                <w:bCs/>
                <w:sz w:val="16"/>
                <w:szCs w:val="16"/>
              </w:rPr>
              <w:t>БЮДЖЕТА РА</w:t>
            </w:r>
            <w:r>
              <w:rPr>
                <w:b/>
                <w:bCs/>
                <w:sz w:val="16"/>
                <w:szCs w:val="16"/>
              </w:rPr>
              <w:t>ДИЩЕВСКОГО ГОРОДСКОГО ПОСЕЛЕНИЯ</w:t>
            </w:r>
            <w:r w:rsidRPr="00BC68FD">
              <w:rPr>
                <w:b/>
                <w:bCs/>
                <w:sz w:val="16"/>
                <w:szCs w:val="16"/>
              </w:rPr>
              <w:t xml:space="preserve"> НА 2015 ГОД</w:t>
            </w:r>
          </w:p>
        </w:tc>
      </w:tr>
      <w:tr w:rsidR="002F4040" w:rsidRPr="00BC68FD" w:rsidTr="003A6652">
        <w:trPr>
          <w:trHeight w:val="74"/>
        </w:trPr>
        <w:tc>
          <w:tcPr>
            <w:tcW w:w="847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(тыс. рублей)</w:t>
            </w:r>
          </w:p>
        </w:tc>
      </w:tr>
      <w:tr w:rsidR="002F4040" w:rsidRPr="00BC68FD" w:rsidTr="003A6652">
        <w:trPr>
          <w:trHeight w:val="54"/>
        </w:trPr>
        <w:tc>
          <w:tcPr>
            <w:tcW w:w="8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Наименование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Код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План на 2015г. РД № 138 от </w:t>
            </w:r>
            <w:r w:rsidRPr="00BC68FD">
              <w:rPr>
                <w:b/>
                <w:bCs/>
                <w:sz w:val="16"/>
                <w:szCs w:val="16"/>
              </w:rPr>
              <w:t>17.06.2015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Внесение </w:t>
            </w:r>
            <w:r w:rsidRPr="00BC68FD">
              <w:rPr>
                <w:b/>
                <w:bCs/>
                <w:sz w:val="16"/>
                <w:szCs w:val="16"/>
              </w:rPr>
              <w:br/>
              <w:t>изменений</w:t>
            </w:r>
          </w:p>
        </w:tc>
        <w:tc>
          <w:tcPr>
            <w:tcW w:w="18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Уточненный план </w:t>
            </w:r>
            <w:r w:rsidRPr="00BC68FD">
              <w:rPr>
                <w:b/>
                <w:bCs/>
                <w:sz w:val="16"/>
                <w:szCs w:val="16"/>
              </w:rPr>
              <w:t>на 2015</w:t>
            </w:r>
            <w:r>
              <w:rPr>
                <w:b/>
                <w:bCs/>
                <w:sz w:val="16"/>
                <w:szCs w:val="16"/>
              </w:rPr>
              <w:t xml:space="preserve">г. РД № 145 </w:t>
            </w:r>
            <w:r w:rsidRPr="00BC68FD">
              <w:rPr>
                <w:b/>
                <w:bCs/>
                <w:sz w:val="16"/>
                <w:szCs w:val="16"/>
              </w:rPr>
              <w:t>от 16.09.2015г.</w:t>
            </w:r>
          </w:p>
        </w:tc>
      </w:tr>
      <w:tr w:rsidR="002F4040" w:rsidRPr="00BC68FD" w:rsidTr="003A6652">
        <w:trPr>
          <w:trHeight w:val="5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ИСТОЧНИКИ ВНУТРЕННЕГО ФИНАНСИРОВАНИЯ ДЕФИЦИТОВ БЮДЖЕТОВ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000 01 00 00 00 00 0000 000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233,5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233,5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Кредиты кредитных организаций в валюте Российской Федерации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903 01 02 00 00 00 0000 000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34,4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34,4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Получение кредитов от кредитных организаций бюджетами поселений в в валюте Российской Федерации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903 01 02 00 00 13 0000 710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34,4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34,4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 xml:space="preserve">Погашение бюджетами поселений кредитов,  предоставленных кредитными организациями в валюте Российской Федерации 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903 01 02 00 00 13 0000 810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Бюджетные кредиты от других бюджетов бюджетной системы Российской Федерации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903 01 03 00 00 00 0000 000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Получение кредитов от других бюджетов бюджетной системы Российской Федерации бюджетами поселений в валюте Российской Федерации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903 01 03 01 00 13 0000 710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Погашение бюджетами  поселений бюджетных кредитов от других бюджетов бюджетной системы Российской Федерации в валюте Российской Федерации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903 01 03 01 00 13 0000 810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Изменение остатков средств на счетах по учету средств бюджета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000 01 05 00 00 00 0000 000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199,1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199,1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прочих остатков денежных средств бюджетов поселений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000 01 05 02 01 13 0000 510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-14 765,4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-14 765,5</w:t>
            </w:r>
          </w:p>
        </w:tc>
      </w:tr>
      <w:tr w:rsidR="002F4040" w:rsidRPr="00BC68FD" w:rsidTr="003A6652">
        <w:trPr>
          <w:trHeight w:val="64"/>
        </w:trPr>
        <w:tc>
          <w:tcPr>
            <w:tcW w:w="847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Уменьшение прочих остатков денежных средств бюджетов поселений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000 01 05 02 01 13 0000 610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14 964,5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14 964,6</w:t>
            </w:r>
          </w:p>
        </w:tc>
      </w:tr>
      <w:tr w:rsidR="002F4040" w:rsidRPr="00BC68FD" w:rsidTr="00C908DE">
        <w:trPr>
          <w:trHeight w:val="54"/>
        </w:trPr>
        <w:tc>
          <w:tcPr>
            <w:tcW w:w="847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14 731,00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14 731,10</w:t>
            </w:r>
          </w:p>
        </w:tc>
      </w:tr>
      <w:tr w:rsidR="002F4040" w:rsidRPr="00BC68FD" w:rsidTr="00C908DE">
        <w:trPr>
          <w:trHeight w:val="74"/>
        </w:trPr>
        <w:tc>
          <w:tcPr>
            <w:tcW w:w="847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расходы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14 964,50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14 964,60</w:t>
            </w:r>
          </w:p>
        </w:tc>
      </w:tr>
      <w:tr w:rsidR="002F4040" w:rsidRPr="00BC68FD" w:rsidTr="00C908DE">
        <w:trPr>
          <w:trHeight w:val="74"/>
        </w:trPr>
        <w:tc>
          <w:tcPr>
            <w:tcW w:w="847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дефицит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-233,50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-233,50</w:t>
            </w:r>
          </w:p>
        </w:tc>
      </w:tr>
    </w:tbl>
    <w:p w:rsidR="002F4040" w:rsidRPr="00BC68FD" w:rsidRDefault="002F4040" w:rsidP="00667696">
      <w:pPr>
        <w:jc w:val="both"/>
        <w:rPr>
          <w:b/>
          <w:sz w:val="16"/>
          <w:szCs w:val="16"/>
        </w:rPr>
      </w:pPr>
    </w:p>
    <w:tbl>
      <w:tblPr>
        <w:tblW w:w="15915" w:type="dxa"/>
        <w:tblInd w:w="108" w:type="dxa"/>
        <w:tblLook w:val="0000"/>
      </w:tblPr>
      <w:tblGrid>
        <w:gridCol w:w="4680"/>
        <w:gridCol w:w="756"/>
        <w:gridCol w:w="6476"/>
        <w:gridCol w:w="990"/>
        <w:gridCol w:w="951"/>
        <w:gridCol w:w="1091"/>
        <w:gridCol w:w="971"/>
      </w:tblGrid>
      <w:tr w:rsidR="002F4040" w:rsidRPr="00BC68FD" w:rsidTr="00C908DE">
        <w:trPr>
          <w:trHeight w:val="74"/>
        </w:trPr>
        <w:tc>
          <w:tcPr>
            <w:tcW w:w="15915" w:type="dxa"/>
            <w:gridSpan w:val="7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Default="002F4040" w:rsidP="00C908DE">
            <w:pPr>
              <w:jc w:val="right"/>
              <w:rPr>
                <w:sz w:val="16"/>
                <w:szCs w:val="16"/>
              </w:rPr>
            </w:pPr>
            <w:bookmarkStart w:id="1" w:name="RANGE!A1:V278"/>
            <w:bookmarkEnd w:id="1"/>
            <w:r>
              <w:rPr>
                <w:sz w:val="16"/>
                <w:szCs w:val="16"/>
              </w:rPr>
              <w:t>Справочная № 1</w:t>
            </w:r>
          </w:p>
          <w:p w:rsidR="002F4040" w:rsidRDefault="002F4040" w:rsidP="00C908DE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 решению Думы Радищевского городского поселения  "О внесении изменений в Решение Думы Радище</w:t>
            </w:r>
            <w:r>
              <w:rPr>
                <w:sz w:val="16"/>
                <w:szCs w:val="16"/>
              </w:rPr>
              <w:t>вского ГП № 122 от 29.12.2014г.</w:t>
            </w:r>
          </w:p>
          <w:p w:rsidR="002F4040" w:rsidRPr="00BC68FD" w:rsidRDefault="002F4040" w:rsidP="00C908DE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"О бюджете Радищевского городского поселения на 2015 год и на плановый период 2016 и 2017 годов"</w:t>
            </w:r>
            <w:r w:rsidRPr="00BC68FD">
              <w:rPr>
                <w:sz w:val="16"/>
                <w:szCs w:val="16"/>
              </w:rPr>
              <w:br/>
              <w:t>от "16" сентября  2015г. №  145</w:t>
            </w:r>
          </w:p>
        </w:tc>
      </w:tr>
      <w:tr w:rsidR="002F4040" w:rsidRPr="00BC68FD" w:rsidTr="00C908DE">
        <w:trPr>
          <w:trHeight w:val="74"/>
        </w:trPr>
        <w:tc>
          <w:tcPr>
            <w:tcW w:w="15915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rFonts w:ascii="Book Antiqua" w:hAnsi="Book Antiqua"/>
                <w:b/>
                <w:bCs/>
                <w:sz w:val="16"/>
                <w:szCs w:val="16"/>
              </w:rPr>
            </w:pPr>
            <w:r w:rsidRPr="00BC68FD">
              <w:rPr>
                <w:rFonts w:ascii="Book Antiqua" w:hAnsi="Book Antiqua"/>
                <w:b/>
                <w:bCs/>
                <w:sz w:val="16"/>
                <w:szCs w:val="16"/>
              </w:rPr>
              <w:t>РАСЧЁТ ПО ФУ</w:t>
            </w:r>
            <w:r>
              <w:rPr>
                <w:rFonts w:ascii="Book Antiqua" w:hAnsi="Book Antiqua"/>
                <w:b/>
                <w:bCs/>
                <w:sz w:val="16"/>
                <w:szCs w:val="16"/>
              </w:rPr>
              <w:t xml:space="preserve">НКЦИОНАЛЬНОЙ СТРУКТУРЕ РАСХОДОВ </w:t>
            </w:r>
            <w:r w:rsidRPr="00BC68FD">
              <w:rPr>
                <w:rFonts w:ascii="Book Antiqua" w:hAnsi="Book Antiqua"/>
                <w:b/>
                <w:bCs/>
                <w:sz w:val="16"/>
                <w:szCs w:val="16"/>
              </w:rPr>
              <w:t>БЮДЖЕТА РАДИЩЕВСКОГО ГОРОДСКОГО ПОСЕЛЕНИЯ НА 2015 ГОД</w:t>
            </w:r>
          </w:p>
        </w:tc>
      </w:tr>
      <w:tr w:rsidR="002F4040" w:rsidRPr="00BC68FD" w:rsidTr="00C908DE">
        <w:trPr>
          <w:trHeight w:val="7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rFonts w:ascii="Book Antiqua" w:hAnsi="Book Antiqua"/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rFonts w:ascii="Book Antiqua" w:hAnsi="Book Antiqua"/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rFonts w:ascii="Book Antiqua" w:hAnsi="Book Antiqua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rFonts w:ascii="Book Antiqua" w:hAnsi="Book Antiqua"/>
                <w:b/>
                <w:bCs/>
                <w:sz w:val="16"/>
                <w:szCs w:val="16"/>
              </w:rPr>
            </w:pP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rFonts w:ascii="Book Antiqua" w:hAnsi="Book Antiqua"/>
                <w:b/>
                <w:bCs/>
                <w:sz w:val="16"/>
                <w:szCs w:val="16"/>
              </w:rPr>
            </w:pP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rFonts w:ascii="Book Antiqua" w:hAnsi="Book Antiqua"/>
                <w:b/>
                <w:bCs/>
                <w:sz w:val="16"/>
                <w:szCs w:val="16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rFonts w:ascii="Book Antiqua" w:hAnsi="Book Antiqua"/>
                <w:sz w:val="16"/>
                <w:szCs w:val="16"/>
              </w:rPr>
            </w:pPr>
            <w:r w:rsidRPr="00BC68FD">
              <w:rPr>
                <w:rFonts w:ascii="Book Antiqua" w:hAnsi="Book Antiqua"/>
                <w:sz w:val="16"/>
                <w:szCs w:val="16"/>
              </w:rPr>
              <w:t>тыс.руб</w:t>
            </w:r>
          </w:p>
        </w:tc>
      </w:tr>
      <w:tr w:rsidR="002F4040" w:rsidRPr="00BC68FD" w:rsidTr="00C908DE">
        <w:trPr>
          <w:trHeight w:val="54"/>
        </w:trPr>
        <w:tc>
          <w:tcPr>
            <w:tcW w:w="11912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 xml:space="preserve">наименование 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План на 2015г. РД 138 </w:t>
            </w:r>
            <w:r w:rsidRPr="00BC68FD">
              <w:rPr>
                <w:sz w:val="16"/>
                <w:szCs w:val="16"/>
              </w:rPr>
              <w:t>17.06.2015</w:t>
            </w:r>
          </w:p>
        </w:tc>
        <w:tc>
          <w:tcPr>
            <w:tcW w:w="9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внесение изменений</w:t>
            </w:r>
          </w:p>
        </w:tc>
        <w:tc>
          <w:tcPr>
            <w:tcW w:w="109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Уточненный план на 2015г.  РД 145 </w:t>
            </w:r>
            <w:r w:rsidRPr="00BC68FD">
              <w:rPr>
                <w:sz w:val="16"/>
                <w:szCs w:val="16"/>
              </w:rPr>
              <w:t>от 16.09.2015</w:t>
            </w:r>
          </w:p>
        </w:tc>
        <w:tc>
          <w:tcPr>
            <w:tcW w:w="97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Исполнено на 01.09.2015</w:t>
            </w:r>
          </w:p>
        </w:tc>
      </w:tr>
      <w:tr w:rsidR="002F4040" w:rsidRPr="00BC68FD" w:rsidTr="00C908DE">
        <w:trPr>
          <w:trHeight w:val="5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РАЗДЕЛ 01.00 ОБЩЕГОСУДАРСТВЕННЫЕ ВОПРОСЫ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труда и нач-я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6 678,1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124,0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6 802,1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5 159,8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заработная плата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4 915,2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5 115,2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4 172,2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выплаты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120,1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начисления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1 762,8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-196,0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1 566,8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987,6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работ, услуг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241,7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46,9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288,6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153,1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услуги связи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168,0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111,8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50,1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коммунальные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39,0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39,0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224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арендная плата за пользование имуществом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работы, услуги по содержанию имущества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работы,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41,6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231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обслуживание внутреннего долга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251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перечисления другим бюджетам бюджетной системы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481,8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481,8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223,1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48,6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48,6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37,1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300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поступление нефинансовых активов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-0,2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0,7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основных средств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0,7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итого: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7 451,1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170,7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7 621,8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5 573,1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заработная плата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764,2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814,2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702,8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начисления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209,8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209,8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172,2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итог: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974,0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1 024,0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875,0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труда и нач-я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839,5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839,5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648,5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заработная плата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653,0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653,0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530,3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начисления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186,5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186,5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118,2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итог: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840,0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840,0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648,5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труда и нач-я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4 864,6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4 938,6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3 636,3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заработная плата согласно  итого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3 498,0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150,0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3 648,0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2 939,1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в т.ч.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заработная плата согласно (</w:t>
            </w:r>
            <w:r w:rsidRPr="00BC68FD">
              <w:rPr>
                <w:b/>
                <w:bCs/>
                <w:i/>
                <w:iCs/>
                <w:sz w:val="16"/>
                <w:szCs w:val="16"/>
              </w:rPr>
              <w:t>мун.служ.)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1 807,6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1 957,6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1 512,2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в т.ч.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заработная плата согласно</w:t>
            </w:r>
            <w:r w:rsidRPr="00BC68FD">
              <w:rPr>
                <w:b/>
                <w:bCs/>
                <w:i/>
                <w:iCs/>
                <w:sz w:val="16"/>
                <w:szCs w:val="16"/>
              </w:rPr>
              <w:t xml:space="preserve"> (прочий персон.)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1 690,4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1 690,4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1 426,9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выплаты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120,1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начисления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1 366,5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-196,0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1 170,5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697,2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в т.ч.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 xml:space="preserve">начисления на выплаты по оплате труда </w:t>
            </w:r>
            <w:r w:rsidRPr="00BC68FD">
              <w:rPr>
                <w:b/>
                <w:bCs/>
                <w:i/>
                <w:iCs/>
                <w:sz w:val="16"/>
                <w:szCs w:val="16"/>
              </w:rPr>
              <w:t>(мун.служ.)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887,0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-200,0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687,0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356,7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в т.ч.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 xml:space="preserve">начисления на выплаты по оплате труда </w:t>
            </w:r>
            <w:r w:rsidRPr="00BC68FD">
              <w:rPr>
                <w:b/>
                <w:bCs/>
                <w:i/>
                <w:iCs/>
                <w:sz w:val="16"/>
                <w:szCs w:val="16"/>
              </w:rPr>
              <w:t>(прочий персон.)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479,5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483,5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340,5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работ, услуг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394,0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56,9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450,9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220,7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услуги связи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168,0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111,8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50,1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коммунальные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39,0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39,0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работы, услуги по содержанию имущества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работы,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31,6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251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перечисления другим бюджетам бюджетной системы РФ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162,3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162,3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67,6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17,9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16,9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300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поступление нефинансовых активов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-0,2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основных средств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итог: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5 276,7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130,7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5 407,4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3 873,9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01.06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251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перечисления другим бюджетам бюджетной системы РФ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319,5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319,5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155,5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итог: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319,5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319,5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155,5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01.11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резервные фонды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01.13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др. общегосударственные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01.13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др. общегосударственные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20,2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20,2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20,2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01.13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др. общегосударственные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0,7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0,7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01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7 451,1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170,7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7 621,8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5 573,1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РАЗДЕЛ 02.00 НАЦИОНАЛЬНАЯ ОБОРОНА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труда и нач-я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89,5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89,5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53,9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заработная плата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68,7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68,7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41,4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начисления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работ, услуг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-0,8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1,4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0,6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коммунальные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1,4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300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поступление нефинансовых активов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02.03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0,8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02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92,3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92,3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56,1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FFFF00"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РАЗДЕЛ 03.00  НАЦИОНАЛЬНАЯ БЕЗОПАСНОСТЬ И ПРАВООХРАНИТЕЛЬНАЯ ДЕЯТЕЛЬНОСТЬ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03.09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03.09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03.09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Защита населения и территории от последствий чрезвычайных ситуаций природного и техногенного характера, гражданская оборона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03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28,0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-22,0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РАЗДЕЛ 04.00 НАЦИОНАЛЬНАЯ ЭКОНОМИКА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04.01</w:t>
            </w:r>
          </w:p>
        </w:tc>
        <w:tc>
          <w:tcPr>
            <w:tcW w:w="72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42,4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42,4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25,9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заработная плата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начисления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9,4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04.09</w:t>
            </w:r>
          </w:p>
        </w:tc>
        <w:tc>
          <w:tcPr>
            <w:tcW w:w="72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ОБ ДЦП "Развитие автомобильных дорог местного значения"( дороги)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331,6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331,6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282,2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работы, услуги по содержанию имущества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147,0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-46,8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100,2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работы,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52,2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46,8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99,0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99,0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основных средств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97,4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97,4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97,4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04.09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04.12</w:t>
            </w:r>
          </w:p>
        </w:tc>
        <w:tc>
          <w:tcPr>
            <w:tcW w:w="72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Другие вопросы в области национ. экономики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5,0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04.12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перечисления другим бюджетам бюджетной системы РФ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-5,0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04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379,0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-5,0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374,0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308,1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РАЗДЕЛ 05.00 ЖИЛИЩНО-КОММУНАЛЬНОЕ ХОЗЯЙСТВО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05.01</w:t>
            </w:r>
          </w:p>
        </w:tc>
        <w:tc>
          <w:tcPr>
            <w:tcW w:w="72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i/>
                <w:iCs/>
                <w:sz w:val="16"/>
                <w:szCs w:val="16"/>
              </w:rPr>
            </w:pPr>
            <w:r w:rsidRPr="00BC68FD">
              <w:rPr>
                <w:b/>
                <w:bCs/>
                <w:i/>
                <w:iCs/>
                <w:sz w:val="16"/>
                <w:szCs w:val="16"/>
              </w:rPr>
              <w:t>Жилищное хозяйство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31,8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-31,8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капремонт жилищного фонда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-31,8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05.02</w:t>
            </w:r>
          </w:p>
        </w:tc>
        <w:tc>
          <w:tcPr>
            <w:tcW w:w="72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i/>
                <w:iCs/>
                <w:sz w:val="16"/>
                <w:szCs w:val="16"/>
              </w:rPr>
            </w:pPr>
            <w:r w:rsidRPr="00BC68FD">
              <w:rPr>
                <w:b/>
                <w:bCs/>
                <w:i/>
                <w:iCs/>
                <w:sz w:val="16"/>
                <w:szCs w:val="16"/>
              </w:rPr>
              <w:t>Коммунальное хозяйство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3 096,3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-226,8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2 869,5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828,7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ДЦП "Модернизация объектов коммун.инф-ры"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3 020,8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-349,9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2 670,9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810,8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 "Модернизация объектов коммун.инф-ры" подготовка к зиме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 "Модернизация объектов коммун.инф-ры" подготовка к зиме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1 850,0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1 860,0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 "Модернизация объектов коммун.инф-ры" подготовка к зиме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850,8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-39,9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810,9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810,8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МБ "Модернизация объектов коммун.инф-ры" подготовка к зиме (экспертиза)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-210,0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МБ "Модернизация объектов коммун.инф-ры" подготовка к зиме (софинансирование)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-140,0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 "Модернизация объектов коммун.инф-ры" подготовка к зиме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1 800,0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-1 800,0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"Информирование населения СП и ГП о принимаемых мерах в сфере ЖКХ"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-0,5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0,5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-0,5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расходы в сфере коммунального хозяйства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75,0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123,6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198,6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17,9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224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работы, услуги по содержанию имущества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53,6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53,6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17,9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работы, услуги по содержанию имущества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14,7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125,3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работы,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6,7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-1,7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05.03</w:t>
            </w:r>
          </w:p>
        </w:tc>
        <w:tc>
          <w:tcPr>
            <w:tcW w:w="72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i/>
                <w:iCs/>
                <w:sz w:val="16"/>
                <w:szCs w:val="16"/>
              </w:rPr>
            </w:pPr>
            <w:r w:rsidRPr="00BC68FD">
              <w:rPr>
                <w:b/>
                <w:bCs/>
                <w:i/>
                <w:iCs/>
                <w:sz w:val="16"/>
                <w:szCs w:val="16"/>
              </w:rPr>
              <w:t>Благоустройство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351,9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-8,9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343,0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69,1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уличное освещение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94,0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94,0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56,9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содержание уличного освещения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содержание мест захоронения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1,9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-1,9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мероприятия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-5,0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мероприятия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05.03</w:t>
            </w:r>
          </w:p>
        </w:tc>
        <w:tc>
          <w:tcPr>
            <w:tcW w:w="72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i/>
                <w:iCs/>
                <w:sz w:val="16"/>
                <w:szCs w:val="16"/>
              </w:rPr>
            </w:pPr>
            <w:r w:rsidRPr="00BC68FD">
              <w:rPr>
                <w:b/>
                <w:bCs/>
                <w:i/>
                <w:iCs/>
                <w:sz w:val="16"/>
                <w:szCs w:val="16"/>
              </w:rPr>
              <w:t>"Народные инициативы"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244,0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244,0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12,2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 (софинансирование)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12,2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2,5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37,5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основных средств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159,0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-2,5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156,5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05.03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37,8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37,8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05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3 480,0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-267,5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3 212,5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897,8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РАЗДЕЛ 07.00 ОБРАЗОВАНИЕ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07.07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07.07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07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FFFF00"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РАЗДЕЛ 08.00 КУЛЬТУРА, КИНЕМАТОГРАФИЯ, СРЕДСТВА МАССОВОЙ ИНФОРМАЦИИ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труда и нач-я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2 147,9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89,8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2 237,7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1 730,9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заработная плата  (ИТОГО)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1 605,2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74,8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1 680,0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1 318,0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 xml:space="preserve">заработная плата </w:t>
            </w:r>
            <w:r w:rsidRPr="00BC68FD">
              <w:rPr>
                <w:b/>
                <w:bCs/>
                <w:sz w:val="16"/>
                <w:szCs w:val="16"/>
              </w:rPr>
              <w:t xml:space="preserve"> (основной персонал)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1 428,1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74,8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1 502,9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1 191,5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в т.ч.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 xml:space="preserve">заработная плата  </w:t>
            </w:r>
            <w:r w:rsidRPr="00BC68FD">
              <w:rPr>
                <w:b/>
                <w:bCs/>
                <w:i/>
                <w:iCs/>
                <w:sz w:val="16"/>
                <w:szCs w:val="16"/>
              </w:rPr>
              <w:t>(вспомогательный персонал)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177,1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177,1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126,5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выплаты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15,1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начисления на выплаты по оплате труда ИТОГО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542,6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542,6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 w:rsidRPr="00BC68FD">
              <w:rPr>
                <w:b/>
                <w:bCs/>
                <w:color w:val="000000"/>
                <w:sz w:val="16"/>
                <w:szCs w:val="16"/>
              </w:rPr>
              <w:t>412,9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начисления на выплаты по оплате труда</w:t>
            </w:r>
            <w:r w:rsidRPr="00BC68FD">
              <w:rPr>
                <w:b/>
                <w:bCs/>
                <w:sz w:val="16"/>
                <w:szCs w:val="16"/>
              </w:rPr>
              <w:t xml:space="preserve"> (основной перс.)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491,6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491,6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380,6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в т.ч.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 xml:space="preserve">начисления на выплаты по оплате труда </w:t>
            </w:r>
            <w:r w:rsidRPr="00BC68FD">
              <w:rPr>
                <w:b/>
                <w:bCs/>
                <w:i/>
                <w:iCs/>
                <w:sz w:val="16"/>
                <w:szCs w:val="16"/>
              </w:rPr>
              <w:t>(вспом.персон.)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51,0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51,0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i/>
                <w:iCs/>
                <w:sz w:val="16"/>
                <w:szCs w:val="16"/>
              </w:rPr>
            </w:pPr>
            <w:r w:rsidRPr="00BC68FD">
              <w:rPr>
                <w:i/>
                <w:iCs/>
                <w:sz w:val="16"/>
                <w:szCs w:val="16"/>
              </w:rPr>
              <w:t>32,3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220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работ, услуг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4,0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коммунальные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работы, услуги по содержанию имущества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работы,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оплата труда и нач-я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1 381,2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32,0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1 413,2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1 033,8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 xml:space="preserve">заработная плата  </w:t>
            </w:r>
            <w:r w:rsidRPr="00BC68FD">
              <w:rPr>
                <w:b/>
                <w:bCs/>
                <w:sz w:val="16"/>
                <w:szCs w:val="16"/>
              </w:rPr>
              <w:t>(вспомогательный персонал)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1 026,3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1 026,3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769,8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08.04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 xml:space="preserve">начисления на выплаты по оплате труда </w:t>
            </w:r>
            <w:r w:rsidRPr="00BC68FD">
              <w:rPr>
                <w:b/>
                <w:bCs/>
                <w:sz w:val="16"/>
                <w:szCs w:val="16"/>
              </w:rPr>
              <w:t>(вспом.персон.)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354,9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32,0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386,9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264,0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08.04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прочие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0,2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08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3 534,1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123,9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3 658,0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2 764,7</w:t>
            </w:r>
          </w:p>
        </w:tc>
      </w:tr>
      <w:tr w:rsidR="002F4040" w:rsidRPr="00BC68FD" w:rsidTr="00C908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РАЗДЕЛ 10 СОЦИАЛЬНАЯ ПОЛИТИКА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охрана семьи и детства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C908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10.03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охрана семьи и детства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10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РАЗДЕЛ 11.00 ФИЗИЧЕСКАЯ КУЛЬТУРА И СПОРТ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11.05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11.05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11.05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300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поступление нефинансовых активов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11.05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основных средств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11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 xml:space="preserve">РАЗДЕЛ 13.00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13.01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231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обслуживание внутреннего долга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1191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 по разделу 13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ИТОГО: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14 964,5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14 964,6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9 599,8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заработная плата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7 646,4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274,8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7 921,2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6 321,4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выплаты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0,2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135,0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135,2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начисления на выплаты по оплате труда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2 690,5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-164,0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2 526,5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1 682,9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услуги связи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168,0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111,8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транспортные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80,7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46,5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127,2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35,0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223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коммунальные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137,0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-2,6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134,4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68,1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224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арендная плата за пользование имуществом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53,6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53,6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17,9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225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работы, услуги по содержанию имущества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217,5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1 887,7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2 105,2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50,8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226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работы, услуги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1 172,4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-224,0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948,4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941,3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231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обслуживание внутреннего долга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242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Безвозмездные перечисления организациям, за исключением гос. и муниципальных организаций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251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 xml:space="preserve">перечисления другим бюджетам бюджетной системы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481,8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481,8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223,1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290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прочие расходы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51,6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51,7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37,1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310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основных средств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2 212,5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-1 956,6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255,9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97,4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340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увеличение стоимости материальных запасов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60,3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-4,8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55,5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13,0</w:t>
            </w:r>
          </w:p>
        </w:tc>
      </w:tr>
      <w:tr w:rsidR="002F4040" w:rsidRPr="00BC68FD" w:rsidTr="00FC63DE">
        <w:trPr>
          <w:trHeight w:val="64"/>
        </w:trPr>
        <w:tc>
          <w:tcPr>
            <w:tcW w:w="4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4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проверка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14 964,5</w:t>
            </w:r>
          </w:p>
        </w:tc>
        <w:tc>
          <w:tcPr>
            <w:tcW w:w="9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0,1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14 964,6</w:t>
            </w:r>
          </w:p>
        </w:tc>
        <w:tc>
          <w:tcPr>
            <w:tcW w:w="97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9 599,8</w:t>
            </w:r>
          </w:p>
        </w:tc>
      </w:tr>
      <w:tr w:rsidR="002F4040" w:rsidRPr="00BC68FD" w:rsidTr="00FC63DE">
        <w:trPr>
          <w:trHeight w:val="5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</w:tr>
      <w:tr w:rsidR="002F4040" w:rsidRPr="00BC68FD" w:rsidTr="00C908DE">
        <w:trPr>
          <w:trHeight w:val="255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Погашение кредита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</w:tr>
      <w:tr w:rsidR="002F4040" w:rsidRPr="00BC68FD" w:rsidTr="00FC63DE">
        <w:trPr>
          <w:trHeight w:val="7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</w:tr>
      <w:tr w:rsidR="002F4040" w:rsidRPr="00BC68FD" w:rsidTr="00C908DE">
        <w:trPr>
          <w:trHeight w:val="255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2015 год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8953,10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0,00</w:t>
            </w:r>
          </w:p>
        </w:tc>
      </w:tr>
      <w:tr w:rsidR="002F4040" w:rsidRPr="00BC68FD" w:rsidTr="00C908DE">
        <w:trPr>
          <w:trHeight w:val="255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дефицит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34,3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34,3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34,3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34,3</w:t>
            </w:r>
          </w:p>
        </w:tc>
      </w:tr>
      <w:tr w:rsidR="002F4040" w:rsidRPr="00BC68FD" w:rsidTr="00C908DE">
        <w:trPr>
          <w:trHeight w:val="255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профицит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-5 977,1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34,2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-14 930,3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-9 565,5</w:t>
            </w:r>
          </w:p>
        </w:tc>
      </w:tr>
      <w:tr w:rsidR="002F4040" w:rsidRPr="00BC68FD" w:rsidTr="00C908DE">
        <w:trPr>
          <w:trHeight w:val="255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</w:tr>
      <w:tr w:rsidR="002F4040" w:rsidRPr="00BC68FD" w:rsidTr="00FC63DE">
        <w:trPr>
          <w:trHeight w:val="5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2015 год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7926,8</w:t>
            </w:r>
          </w:p>
        </w:tc>
        <w:tc>
          <w:tcPr>
            <w:tcW w:w="95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109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  <w:tc>
          <w:tcPr>
            <w:tcW w:w="97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0,0</w:t>
            </w:r>
          </w:p>
        </w:tc>
      </w:tr>
      <w:tr w:rsidR="002F4040" w:rsidRPr="00BC68FD" w:rsidTr="00FC63DE">
        <w:trPr>
          <w:trHeight w:val="7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Дор.фонд 2015 год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147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</w:tr>
      <w:tr w:rsidR="002F4040" w:rsidRPr="00BC68FD" w:rsidTr="00FC63DE">
        <w:trPr>
          <w:trHeight w:val="7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Условно утв 2,5% 2015 год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</w:tr>
      <w:tr w:rsidR="002F4040" w:rsidRPr="00BC68FD" w:rsidTr="00FC63DE">
        <w:trPr>
          <w:trHeight w:val="5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Доходы 2016 год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7541,1</w:t>
            </w:r>
          </w:p>
        </w:tc>
        <w:tc>
          <w:tcPr>
            <w:tcW w:w="95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</w:t>
            </w:r>
          </w:p>
        </w:tc>
        <w:tc>
          <w:tcPr>
            <w:tcW w:w="109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</w:t>
            </w:r>
          </w:p>
        </w:tc>
        <w:tc>
          <w:tcPr>
            <w:tcW w:w="971" w:type="dxa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b/>
                <w:bCs/>
                <w:sz w:val="16"/>
                <w:szCs w:val="16"/>
              </w:rPr>
            </w:pPr>
            <w:r w:rsidRPr="00BC68FD">
              <w:rPr>
                <w:b/>
                <w:bCs/>
                <w:sz w:val="16"/>
                <w:szCs w:val="16"/>
              </w:rPr>
              <w:t>0</w:t>
            </w:r>
          </w:p>
        </w:tc>
      </w:tr>
      <w:tr w:rsidR="002F4040" w:rsidRPr="00BC68FD" w:rsidTr="00FC63DE">
        <w:trPr>
          <w:trHeight w:val="7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Дор.фонд 2016 год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394,7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</w:tr>
      <w:tr w:rsidR="002F4040" w:rsidRPr="00BC68FD" w:rsidTr="00FC63DE">
        <w:trPr>
          <w:trHeight w:val="74"/>
        </w:trPr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47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Условно утв 5% 2016 год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297</w:t>
            </w:r>
          </w:p>
        </w:tc>
        <w:tc>
          <w:tcPr>
            <w:tcW w:w="951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center"/>
          </w:tcPr>
          <w:p w:rsidR="002F4040" w:rsidRPr="00BC68FD" w:rsidRDefault="002F4040" w:rsidP="00BC68FD">
            <w:pPr>
              <w:jc w:val="right"/>
              <w:rPr>
                <w:sz w:val="16"/>
                <w:szCs w:val="16"/>
              </w:rPr>
            </w:pPr>
            <w:r w:rsidRPr="00BC68FD">
              <w:rPr>
                <w:sz w:val="16"/>
                <w:szCs w:val="16"/>
              </w:rPr>
              <w:t>0</w:t>
            </w:r>
          </w:p>
        </w:tc>
      </w:tr>
    </w:tbl>
    <w:p w:rsidR="002F4040" w:rsidRPr="00BC68FD" w:rsidRDefault="002F4040" w:rsidP="00667696">
      <w:pPr>
        <w:jc w:val="both"/>
        <w:rPr>
          <w:b/>
          <w:sz w:val="16"/>
          <w:szCs w:val="16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667696">
      <w:pPr>
        <w:jc w:val="both"/>
        <w:rPr>
          <w:b/>
          <w:sz w:val="20"/>
          <w:szCs w:val="20"/>
        </w:rPr>
        <w:sectPr w:rsidR="002F4040" w:rsidSect="00BC68FD">
          <w:type w:val="continuous"/>
          <w:pgSz w:w="16838" w:h="11906" w:orient="landscape"/>
          <w:pgMar w:top="567" w:right="567" w:bottom="567" w:left="510" w:header="709" w:footer="709" w:gutter="0"/>
          <w:cols w:space="709"/>
          <w:docGrid w:linePitch="360"/>
        </w:sectPr>
      </w:pPr>
    </w:p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Default="002F4040" w:rsidP="00BC68FD">
      <w:pPr>
        <w:jc w:val="center"/>
        <w:rPr>
          <w:sz w:val="32"/>
          <w:szCs w:val="32"/>
        </w:rPr>
        <w:sectPr w:rsidR="002F4040" w:rsidSect="00BC68FD">
          <w:pgSz w:w="11906" w:h="16838"/>
          <w:pgMar w:top="567" w:right="567" w:bottom="510" w:left="567" w:header="709" w:footer="709" w:gutter="0"/>
          <w:cols w:num="2" w:space="709"/>
          <w:docGrid w:linePitch="360"/>
        </w:sectPr>
      </w:pPr>
    </w:p>
    <w:p w:rsidR="002F4040" w:rsidRPr="001A24CC" w:rsidRDefault="002F4040" w:rsidP="001A24CC">
      <w:pPr>
        <w:jc w:val="center"/>
        <w:rPr>
          <w:sz w:val="28"/>
          <w:szCs w:val="28"/>
        </w:rPr>
      </w:pPr>
      <w:bookmarkStart w:id="2" w:name="_GoBack"/>
      <w:bookmarkEnd w:id="2"/>
      <w:r w:rsidRPr="001A24CC">
        <w:rPr>
          <w:sz w:val="28"/>
          <w:szCs w:val="28"/>
        </w:rPr>
        <w:t>ОБЪЯВЛЕНИЕ</w:t>
      </w:r>
    </w:p>
    <w:p w:rsidR="002F4040" w:rsidRPr="001A24CC" w:rsidRDefault="002F4040" w:rsidP="001A24CC">
      <w:pPr>
        <w:ind w:firstLine="708"/>
        <w:jc w:val="both"/>
        <w:rPr>
          <w:sz w:val="28"/>
          <w:szCs w:val="28"/>
        </w:rPr>
      </w:pPr>
    </w:p>
    <w:p w:rsidR="002F4040" w:rsidRPr="001A24CC" w:rsidRDefault="002F4040" w:rsidP="001A24CC">
      <w:pPr>
        <w:ind w:firstLine="708"/>
        <w:jc w:val="both"/>
        <w:rPr>
          <w:sz w:val="28"/>
          <w:szCs w:val="28"/>
        </w:rPr>
      </w:pPr>
      <w:r w:rsidRPr="001A24CC">
        <w:rPr>
          <w:sz w:val="28"/>
          <w:szCs w:val="28"/>
        </w:rPr>
        <w:t>Руководствуясь ст. 39.8 Земельного Кодекса РФ администрация Радищевского городского поселения Нижнеилимского района информирует о приёме заявлений на предоставление в аренду земельного участка под ведение личного подсобного хозяйства, расположенного по адресу:</w:t>
      </w:r>
    </w:p>
    <w:p w:rsidR="002F4040" w:rsidRPr="001A24CC" w:rsidRDefault="002F4040" w:rsidP="001A24CC">
      <w:pPr>
        <w:ind w:firstLine="708"/>
        <w:jc w:val="both"/>
        <w:rPr>
          <w:sz w:val="28"/>
          <w:szCs w:val="28"/>
        </w:rPr>
      </w:pPr>
      <w:r w:rsidRPr="001A24CC">
        <w:rPr>
          <w:sz w:val="28"/>
          <w:szCs w:val="28"/>
        </w:rPr>
        <w:t xml:space="preserve">- Иркутская область, Нижнеилимский район, п. Радищев, ул. Снежная, район дома 1, квартиры 2, с кадастровым номером 38:12:070101:474. </w:t>
      </w:r>
    </w:p>
    <w:p w:rsidR="002F4040" w:rsidRPr="001A24CC" w:rsidRDefault="002F4040" w:rsidP="001A24CC">
      <w:pPr>
        <w:ind w:firstLine="708"/>
        <w:jc w:val="both"/>
        <w:rPr>
          <w:sz w:val="28"/>
          <w:szCs w:val="28"/>
        </w:rPr>
      </w:pPr>
      <w:r w:rsidRPr="001A24CC">
        <w:rPr>
          <w:sz w:val="28"/>
          <w:szCs w:val="28"/>
        </w:rPr>
        <w:t>- Иркутская область, Нижнеилимский район, п. Радищев, ул. Пионеров, стр.№2, с кадастровым номером 38:12:070101:475</w:t>
      </w:r>
    </w:p>
    <w:p w:rsidR="002F4040" w:rsidRPr="001A24CC" w:rsidRDefault="002F4040" w:rsidP="001A24CC">
      <w:pPr>
        <w:ind w:firstLine="708"/>
        <w:jc w:val="both"/>
        <w:rPr>
          <w:sz w:val="28"/>
          <w:szCs w:val="28"/>
        </w:rPr>
      </w:pPr>
      <w:r w:rsidRPr="001A24CC">
        <w:rPr>
          <w:sz w:val="28"/>
          <w:szCs w:val="28"/>
        </w:rPr>
        <w:t>В случае поступления в течение месяца со дня опубликования двух и более заявлений о предоставлении в аренду указанных земельных участков, проводится аукцион по продаже права на заключение договора аренды земельного участка.</w:t>
      </w:r>
    </w:p>
    <w:p w:rsidR="002F4040" w:rsidRPr="001A24CC" w:rsidRDefault="002F4040" w:rsidP="001A24CC">
      <w:pPr>
        <w:jc w:val="both"/>
        <w:rPr>
          <w:sz w:val="28"/>
          <w:szCs w:val="28"/>
        </w:rPr>
      </w:pPr>
    </w:p>
    <w:p w:rsidR="002F4040" w:rsidRPr="001A24CC" w:rsidRDefault="002F4040" w:rsidP="001A24CC">
      <w:pPr>
        <w:jc w:val="right"/>
        <w:rPr>
          <w:sz w:val="28"/>
          <w:szCs w:val="28"/>
        </w:rPr>
      </w:pPr>
      <w:r w:rsidRPr="001A24CC">
        <w:rPr>
          <w:sz w:val="28"/>
          <w:szCs w:val="28"/>
        </w:rPr>
        <w:t>Администрация Радищевского городского поселения</w:t>
      </w:r>
    </w:p>
    <w:p w:rsidR="002F4040" w:rsidRPr="00FC63DE" w:rsidRDefault="002F4040" w:rsidP="00BC68FD">
      <w:pPr>
        <w:jc w:val="right"/>
        <w:rPr>
          <w:sz w:val="32"/>
          <w:szCs w:val="32"/>
        </w:rPr>
      </w:pPr>
    </w:p>
    <w:p w:rsidR="002F4040" w:rsidRDefault="002F4040" w:rsidP="00BC68FD">
      <w:pPr>
        <w:sectPr w:rsidR="002F4040" w:rsidSect="00FC63DE">
          <w:type w:val="continuous"/>
          <w:pgSz w:w="11906" w:h="16838"/>
          <w:pgMar w:top="567" w:right="567" w:bottom="510" w:left="567" w:header="709" w:footer="709" w:gutter="0"/>
          <w:cols w:space="709"/>
          <w:docGrid w:linePitch="360"/>
        </w:sectPr>
      </w:pPr>
    </w:p>
    <w:p w:rsidR="002F4040" w:rsidRPr="000A64C2" w:rsidRDefault="002F4040" w:rsidP="00BC68FD"/>
    <w:p w:rsidR="002F4040" w:rsidRDefault="002F4040" w:rsidP="00667696">
      <w:pPr>
        <w:jc w:val="both"/>
        <w:rPr>
          <w:b/>
          <w:sz w:val="20"/>
          <w:szCs w:val="20"/>
        </w:rPr>
      </w:pPr>
    </w:p>
    <w:p w:rsidR="002F4040" w:rsidRPr="005D399D" w:rsidRDefault="002F4040" w:rsidP="00667696">
      <w:pPr>
        <w:rPr>
          <w:b/>
          <w:sz w:val="16"/>
          <w:szCs w:val="16"/>
        </w:rPr>
        <w:sectPr w:rsidR="002F4040" w:rsidRPr="005D399D" w:rsidSect="00FC63DE">
          <w:type w:val="continuous"/>
          <w:pgSz w:w="11906" w:h="16838"/>
          <w:pgMar w:top="567" w:right="567" w:bottom="510" w:left="567" w:header="709" w:footer="709" w:gutter="0"/>
          <w:cols w:num="2" w:space="709"/>
          <w:docGrid w:linePitch="360"/>
        </w:sectPr>
      </w:pPr>
    </w:p>
    <w:p w:rsidR="002F4040" w:rsidRDefault="002F4040" w:rsidP="00024AEC">
      <w:pPr>
        <w:widowControl w:val="0"/>
        <w:ind w:firstLine="708"/>
        <w:jc w:val="both"/>
        <w:rPr>
          <w:b/>
          <w:i/>
          <w:sz w:val="28"/>
          <w:szCs w:val="28"/>
          <w:u w:val="single"/>
        </w:rPr>
      </w:pPr>
      <w:r>
        <w:rPr>
          <w:noProof/>
        </w:rPr>
        <w:pict>
          <v:shapetype id="_x0000_t159" coordsize="21600,21600" o:spt="159" adj="1404,10800" path="m@37@0c@38@1@39@3@40@0@41@1@42@3@43@0m@30@4c@31@6@32@5@33@4@34@6@35@5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s1034" type="#_x0000_t159" style="position:absolute;left:0;text-align:left;margin-left:-13.1pt;margin-top:-.45pt;width:517.1pt;height:67.75pt;z-index:251647488" fillcolor="red">
            <v:fill color2="#00b0f0" rotate="t" focus="100%" type="gradient"/>
            <v:shadow color="#868686"/>
            <v:textpath style="font-family:&quot;Arial Black&quot;;v-text-kern:t" trim="t" fitpath="t" xscale="f" string="ПОЗДРАВЛЯЕМ!"/>
          </v:shape>
        </w:pict>
      </w:r>
    </w:p>
    <w:p w:rsidR="002F4040" w:rsidRDefault="002F4040" w:rsidP="00024AEC">
      <w:pPr>
        <w:widowControl w:val="0"/>
        <w:ind w:firstLine="708"/>
        <w:jc w:val="both"/>
        <w:rPr>
          <w:b/>
          <w:i/>
          <w:sz w:val="28"/>
          <w:szCs w:val="28"/>
          <w:u w:val="single"/>
        </w:rPr>
      </w:pPr>
    </w:p>
    <w:p w:rsidR="002F4040" w:rsidRDefault="002F4040" w:rsidP="00024AEC">
      <w:pPr>
        <w:widowControl w:val="0"/>
        <w:ind w:firstLine="708"/>
        <w:jc w:val="both"/>
        <w:rPr>
          <w:b/>
          <w:i/>
          <w:sz w:val="28"/>
          <w:szCs w:val="28"/>
          <w:u w:val="single"/>
        </w:rPr>
      </w:pPr>
    </w:p>
    <w:p w:rsidR="002F4040" w:rsidRDefault="002F4040" w:rsidP="00024AEC">
      <w:pPr>
        <w:widowControl w:val="0"/>
        <w:ind w:firstLine="708"/>
        <w:jc w:val="both"/>
        <w:rPr>
          <w:b/>
          <w:i/>
          <w:sz w:val="28"/>
          <w:szCs w:val="28"/>
          <w:u w:val="single"/>
        </w:rPr>
      </w:pPr>
    </w:p>
    <w:p w:rsidR="002F4040" w:rsidRDefault="002F4040" w:rsidP="00024AEC">
      <w:pPr>
        <w:widowControl w:val="0"/>
        <w:ind w:firstLine="708"/>
        <w:jc w:val="both"/>
        <w:rPr>
          <w:b/>
          <w:i/>
          <w:sz w:val="28"/>
          <w:szCs w:val="28"/>
          <w:u w:val="single"/>
        </w:rPr>
      </w:pPr>
    </w:p>
    <w:p w:rsidR="002F4040" w:rsidRPr="00203412" w:rsidRDefault="002F4040" w:rsidP="00024AEC">
      <w:pPr>
        <w:widowControl w:val="0"/>
        <w:ind w:firstLine="708"/>
        <w:jc w:val="both"/>
        <w:rPr>
          <w:b/>
          <w:i/>
          <w:sz w:val="28"/>
          <w:szCs w:val="28"/>
          <w:u w:val="single"/>
        </w:rPr>
      </w:pPr>
      <w:r w:rsidRPr="00203412">
        <w:rPr>
          <w:b/>
          <w:i/>
          <w:sz w:val="28"/>
          <w:szCs w:val="28"/>
          <w:u w:val="single"/>
        </w:rPr>
        <w:t xml:space="preserve">Поздравляем  всех, кто </w:t>
      </w:r>
      <w:r>
        <w:rPr>
          <w:b/>
          <w:i/>
          <w:sz w:val="28"/>
          <w:szCs w:val="28"/>
          <w:u w:val="single"/>
        </w:rPr>
        <w:t>родился в СЕНТЯБРЕ</w:t>
      </w:r>
      <w:r w:rsidRPr="00203412">
        <w:rPr>
          <w:b/>
          <w:i/>
          <w:sz w:val="28"/>
          <w:szCs w:val="28"/>
          <w:u w:val="single"/>
        </w:rPr>
        <w:t>!</w:t>
      </w:r>
    </w:p>
    <w:p w:rsidR="002F4040" w:rsidRPr="00EF784D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Пусть здоровье, радость, счастье,</w:t>
      </w:r>
    </w:p>
    <w:p w:rsidR="002F4040" w:rsidRPr="00EF784D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Дружат с Вами каждый час.</w:t>
      </w:r>
    </w:p>
    <w:p w:rsidR="002F4040" w:rsidRPr="00EF784D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Пусть суровое ненастье</w:t>
      </w:r>
    </w:p>
    <w:p w:rsidR="002F4040" w:rsidRPr="00EF784D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Стороной обходит Вас .</w:t>
      </w:r>
    </w:p>
    <w:p w:rsidR="002F4040" w:rsidRPr="00EF784D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Пусть морщины Вас не старят</w:t>
      </w:r>
    </w:p>
    <w:p w:rsidR="002F4040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Не печалят никогда.</w:t>
      </w:r>
    </w:p>
    <w:p w:rsidR="002F4040" w:rsidRPr="00EF784D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И судьба вам пусть подарит</w:t>
      </w:r>
    </w:p>
    <w:p w:rsidR="002F4040" w:rsidRPr="00EF784D" w:rsidRDefault="002F4040" w:rsidP="001C39B8">
      <w:pPr>
        <w:widowControl w:val="0"/>
        <w:ind w:firstLine="708"/>
        <w:jc w:val="center"/>
        <w:rPr>
          <w:i/>
          <w:sz w:val="28"/>
          <w:szCs w:val="28"/>
        </w:rPr>
      </w:pPr>
      <w:r w:rsidRPr="00EF784D">
        <w:rPr>
          <w:i/>
          <w:sz w:val="28"/>
          <w:szCs w:val="28"/>
        </w:rPr>
        <w:t>Жизнь на долгие года!</w:t>
      </w:r>
    </w:p>
    <w:p w:rsidR="002F4040" w:rsidRDefault="002F4040" w:rsidP="00024AEC">
      <w:pPr>
        <w:widowControl w:val="0"/>
        <w:ind w:left="708" w:firstLine="708"/>
        <w:jc w:val="right"/>
        <w:rPr>
          <w:i/>
          <w:sz w:val="20"/>
          <w:szCs w:val="20"/>
        </w:rPr>
      </w:pPr>
      <w:r w:rsidRPr="0043549F">
        <w:rPr>
          <w:i/>
          <w:sz w:val="20"/>
          <w:szCs w:val="20"/>
        </w:rPr>
        <w:t>Администрация и Дума РГП</w:t>
      </w:r>
    </w:p>
    <w:p w:rsidR="002F4040" w:rsidRPr="00C23B1D" w:rsidRDefault="002F4040" w:rsidP="00024AEC">
      <w:pPr>
        <w:widowControl w:val="0"/>
        <w:ind w:left="708" w:firstLine="708"/>
        <w:jc w:val="right"/>
        <w:rPr>
          <w:i/>
          <w:sz w:val="20"/>
          <w:szCs w:val="20"/>
        </w:rPr>
      </w:pPr>
    </w:p>
    <w:p w:rsidR="002F4040" w:rsidRDefault="002F4040" w:rsidP="00024AEC">
      <w:pPr>
        <w:widowControl w:val="0"/>
        <w:jc w:val="center"/>
        <w:rPr>
          <w:sz w:val="18"/>
          <w:szCs w:val="18"/>
        </w:rPr>
      </w:pPr>
      <w:r>
        <w:rPr>
          <w:noProof/>
        </w:rPr>
        <w:pict>
          <v:shape id="Рисунок 158" o:spid="_x0000_s1035" type="#_x0000_t75" alt="7de6045deaae9a4331337a2362795bc7" style="position:absolute;left:0;text-align:left;margin-left:26.65pt;margin-top:2pt;width:36pt;height:21pt;z-index:-251659776;visibility:visible">
            <v:imagedata r:id="rId16" o:title=""/>
          </v:shape>
        </w:pict>
      </w:r>
      <w:r>
        <w:rPr>
          <w:noProof/>
        </w:rPr>
        <w:pict>
          <v:shape id="_x0000_s1036" type="#_x0000_t75" alt="7de6045deaae9a4331337a2362795bc7" style="position:absolute;left:0;text-align:left;margin-left:100.65pt;margin-top:2pt;width:36pt;height:21pt;z-index:-251657728;visibility:visible">
            <v:imagedata r:id="rId16" o:title=""/>
          </v:shape>
        </w:pict>
      </w:r>
      <w:r>
        <w:rPr>
          <w:noProof/>
        </w:rPr>
        <w:pict>
          <v:shape id="_x0000_s1037" type="#_x0000_t75" alt="7de6045deaae9a4331337a2362795bc7" style="position:absolute;left:0;text-align:left;margin-left:167.65pt;margin-top:2pt;width:36pt;height:21pt;z-index:-251658752;visibility:visible">
            <v:imagedata r:id="rId16" o:title=""/>
          </v:shape>
        </w:pict>
      </w:r>
    </w:p>
    <w:p w:rsidR="002F4040" w:rsidRDefault="002F4040" w:rsidP="00024AEC">
      <w:pPr>
        <w:widowControl w:val="0"/>
        <w:spacing w:line="360" w:lineRule="auto"/>
        <w:jc w:val="right"/>
        <w:rPr>
          <w:sz w:val="18"/>
          <w:szCs w:val="18"/>
        </w:rPr>
      </w:pPr>
    </w:p>
    <w:p w:rsidR="002F4040" w:rsidRDefault="002F4040" w:rsidP="00024AEC">
      <w:pPr>
        <w:widowControl w:val="0"/>
        <w:spacing w:line="360" w:lineRule="auto"/>
        <w:jc w:val="right"/>
        <w:rPr>
          <w:sz w:val="18"/>
          <w:szCs w:val="18"/>
        </w:rPr>
      </w:pPr>
    </w:p>
    <w:p w:rsidR="002F4040" w:rsidRDefault="002F4040" w:rsidP="00024AEC">
      <w:pPr>
        <w:widowControl w:val="0"/>
        <w:spacing w:line="360" w:lineRule="auto"/>
        <w:jc w:val="right"/>
        <w:rPr>
          <w:sz w:val="18"/>
          <w:szCs w:val="18"/>
        </w:rPr>
      </w:pP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Поздравляем С ДНЁМ РОЖДЕНИЯ!</w:t>
      </w:r>
    </w:p>
    <w:p w:rsidR="002F4040" w:rsidRPr="00F75E03" w:rsidRDefault="002F4040" w:rsidP="00024AEC">
      <w:pPr>
        <w:widowControl w:val="0"/>
        <w:jc w:val="center"/>
        <w:rPr>
          <w:b/>
        </w:rPr>
      </w:pPr>
      <w:r>
        <w:rPr>
          <w:b/>
        </w:rPr>
        <w:t>БАШУРОВА  БОРИСА  ИВАНОВИЧА!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Пусть в жизни все идет легко,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Удача улыбается, и часто происходит то,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noProof/>
        </w:rPr>
        <w:pict>
          <v:shape id="Рисунок 268" o:spid="_x0000_s1038" type="#_x0000_t75" alt="ea13c9ddbd445a49cec90ee199af7d18" style="position:absolute;left:0;text-align:left;margin-left:261pt;margin-top:7.9pt;width:282.75pt;height:269.25pt;z-index:251646464;visibility:visible">
            <v:imagedata r:id="rId17" o:title=""/>
          </v:shape>
        </w:pict>
      </w:r>
      <w:r>
        <w:rPr>
          <w:sz w:val="22"/>
          <w:szCs w:val="22"/>
        </w:rPr>
        <w:t>О чем в душе мечтается!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Счастливых лет и ярких дней,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Пусть радость не кончается,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И среди множества людей всегда друзья встречаются</w:t>
      </w:r>
    </w:p>
    <w:p w:rsidR="002F4040" w:rsidRPr="001921CF" w:rsidRDefault="002F4040" w:rsidP="00024AEC">
      <w:pPr>
        <w:widowControl w:val="0"/>
        <w:jc w:val="right"/>
        <w:rPr>
          <w:i/>
          <w:sz w:val="20"/>
          <w:szCs w:val="20"/>
        </w:rPr>
      </w:pPr>
      <w:r>
        <w:rPr>
          <w:noProof/>
        </w:rPr>
        <w:pict>
          <v:shape id="Рисунок 49" o:spid="_x0000_s1039" type="#_x0000_t75" alt="7de6045deaae9a4331337a2362795bc7" style="position:absolute;left:0;text-align:left;margin-left:162pt;margin-top:9.05pt;width:36pt;height:20.75pt;z-index:-251655680;visibility:visible">
            <v:imagedata r:id="rId18" o:title=""/>
          </v:shape>
        </w:pict>
      </w:r>
      <w:r>
        <w:rPr>
          <w:noProof/>
        </w:rPr>
        <w:pict>
          <v:shape id="Рисунок 53" o:spid="_x0000_s1040" type="#_x0000_t75" alt="7de6045deaae9a4331337a2362795bc7" style="position:absolute;left:0;text-align:left;margin-left:90pt;margin-top:9.05pt;width:36pt;height:20.75pt;z-index:-251654656;visibility:visible">
            <v:imagedata r:id="rId18" o:title=""/>
          </v:shape>
        </w:pict>
      </w:r>
      <w:r>
        <w:rPr>
          <w:noProof/>
        </w:rPr>
        <w:pict>
          <v:shape id="Рисунок 48" o:spid="_x0000_s1041" type="#_x0000_t75" alt="7de6045deaae9a4331337a2362795bc7" style="position:absolute;left:0;text-align:left;margin-left:18pt;margin-top:8.1pt;width:36pt;height:20.75pt;z-index:-251656704;visibility:visible">
            <v:imagedata r:id="rId18" o:title=""/>
          </v:shape>
        </w:pict>
      </w:r>
      <w:r w:rsidRPr="001921CF">
        <w:rPr>
          <w:i/>
          <w:sz w:val="20"/>
          <w:szCs w:val="20"/>
        </w:rPr>
        <w:t>Коллектив школы</w:t>
      </w:r>
    </w:p>
    <w:p w:rsidR="002F4040" w:rsidRDefault="002F4040" w:rsidP="00024AEC">
      <w:pPr>
        <w:widowControl w:val="0"/>
        <w:spacing w:line="360" w:lineRule="auto"/>
        <w:jc w:val="right"/>
        <w:rPr>
          <w:sz w:val="18"/>
          <w:szCs w:val="18"/>
        </w:rPr>
      </w:pP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Поздравляем С ДНЕМ РОЖДЕНИЯ!</w:t>
      </w:r>
    </w:p>
    <w:p w:rsidR="002F4040" w:rsidRPr="009F1097" w:rsidRDefault="002F4040" w:rsidP="00024AEC">
      <w:pPr>
        <w:widowControl w:val="0"/>
        <w:jc w:val="center"/>
        <w:rPr>
          <w:sz w:val="22"/>
          <w:szCs w:val="22"/>
        </w:rPr>
      </w:pPr>
      <w:r w:rsidRPr="009F1097">
        <w:rPr>
          <w:b/>
          <w:sz w:val="22"/>
          <w:szCs w:val="22"/>
        </w:rPr>
        <w:t>КОРОЛЬКОВУ  СВЕТЛАНУ  ЕВГЕНЬЕВНУ!</w:t>
      </w:r>
    </w:p>
    <w:p w:rsidR="002F4040" w:rsidRDefault="002F4040" w:rsidP="00024AEC">
      <w:pPr>
        <w:widowControl w:val="0"/>
        <w:jc w:val="center"/>
      </w:pPr>
      <w:r>
        <w:t>Никогда не унывай,</w:t>
      </w:r>
    </w:p>
    <w:p w:rsidR="002F4040" w:rsidRPr="00737CE4" w:rsidRDefault="002F4040" w:rsidP="00024AEC">
      <w:pPr>
        <w:widowControl w:val="0"/>
        <w:jc w:val="center"/>
      </w:pPr>
      <w:r>
        <w:t>Горе и беду не знай.</w:t>
      </w:r>
    </w:p>
    <w:p w:rsidR="002F4040" w:rsidRDefault="002F4040" w:rsidP="00024AEC">
      <w:pPr>
        <w:widowControl w:val="0"/>
        <w:jc w:val="center"/>
      </w:pPr>
      <w:r>
        <w:t>Будь здорова, не болей!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  <w:r>
        <w:t>Будь счастливой, не робей!</w:t>
      </w:r>
    </w:p>
    <w:p w:rsidR="002F4040" w:rsidRPr="00806574" w:rsidRDefault="002F4040" w:rsidP="00024AEC">
      <w:pPr>
        <w:widowControl w:val="0"/>
        <w:jc w:val="right"/>
        <w:rPr>
          <w:i/>
          <w:sz w:val="22"/>
          <w:szCs w:val="22"/>
        </w:rPr>
      </w:pPr>
      <w:r>
        <w:rPr>
          <w:noProof/>
        </w:rPr>
        <w:pict>
          <v:shape id="Рисунок 259" o:spid="_x0000_s1042" type="#_x0000_t75" alt="7de6045deaae9a4331337a2362795bc7" style="position:absolute;left:0;text-align:left;margin-left:171pt;margin-top:9.15pt;width:36pt;height:20.75pt;z-index:-251648512;visibility:visible">
            <v:imagedata r:id="rId18" o:title=""/>
          </v:shape>
        </w:pict>
      </w:r>
      <w:r>
        <w:rPr>
          <w:noProof/>
        </w:rPr>
        <w:pict>
          <v:shape id="Рисунок 258" o:spid="_x0000_s1043" type="#_x0000_t75" alt="7de6045deaae9a4331337a2362795bc7" style="position:absolute;left:0;text-align:left;margin-left:108pt;margin-top:9.15pt;width:36pt;height:20.75pt;z-index:-251649536;visibility:visible">
            <v:imagedata r:id="rId18" o:title=""/>
          </v:shape>
        </w:pict>
      </w:r>
      <w:r>
        <w:rPr>
          <w:noProof/>
        </w:rPr>
        <w:pict>
          <v:shape id="Рисунок 257" o:spid="_x0000_s1044" type="#_x0000_t75" alt="7de6045deaae9a4331337a2362795bc7" style="position:absolute;left:0;text-align:left;margin-left:54pt;margin-top:9.15pt;width:36pt;height:20.75pt;z-index:-251650560;visibility:visible">
            <v:imagedata r:id="rId18" o:title=""/>
          </v:shape>
        </w:pict>
      </w:r>
      <w:r>
        <w:rPr>
          <w:i/>
          <w:sz w:val="22"/>
          <w:szCs w:val="22"/>
        </w:rPr>
        <w:t>Коллектив Детского сада</w:t>
      </w:r>
    </w:p>
    <w:p w:rsidR="002F4040" w:rsidRDefault="002F4040" w:rsidP="00024AEC">
      <w:pPr>
        <w:widowControl w:val="0"/>
        <w:jc w:val="center"/>
        <w:rPr>
          <w:sz w:val="22"/>
          <w:szCs w:val="22"/>
        </w:rPr>
      </w:pPr>
    </w:p>
    <w:p w:rsidR="002F4040" w:rsidRDefault="002F4040" w:rsidP="00024AEC">
      <w:pPr>
        <w:widowControl w:val="0"/>
        <w:jc w:val="center"/>
        <w:rPr>
          <w:sz w:val="20"/>
          <w:szCs w:val="20"/>
        </w:rPr>
      </w:pPr>
    </w:p>
    <w:p w:rsidR="002F4040" w:rsidRPr="008D490A" w:rsidRDefault="002F4040" w:rsidP="00024AEC">
      <w:pPr>
        <w:widowControl w:val="0"/>
        <w:jc w:val="center"/>
        <w:rPr>
          <w:sz w:val="22"/>
          <w:szCs w:val="22"/>
        </w:rPr>
      </w:pPr>
      <w:r w:rsidRPr="008D490A">
        <w:rPr>
          <w:sz w:val="20"/>
          <w:szCs w:val="20"/>
        </w:rPr>
        <w:t>Поздравляем  С ДНЕМ  РОЖДЕНИЯ!</w:t>
      </w:r>
    </w:p>
    <w:p w:rsidR="002F4040" w:rsidRPr="009F1097" w:rsidRDefault="002F4040" w:rsidP="00024AEC">
      <w:pPr>
        <w:widowControl w:val="0"/>
        <w:jc w:val="center"/>
        <w:rPr>
          <w:b/>
        </w:rPr>
      </w:pPr>
      <w:r w:rsidRPr="00325D8C">
        <w:rPr>
          <w:b/>
        </w:rPr>
        <w:t>ГРИНЬ  ЕВГЕНИЮ  ИВАНОВНУ!</w:t>
      </w:r>
    </w:p>
    <w:p w:rsidR="002F4040" w:rsidRPr="008E646B" w:rsidRDefault="002F4040" w:rsidP="00024AEC">
      <w:pPr>
        <w:widowControl w:val="0"/>
        <w:jc w:val="center"/>
        <w:rPr>
          <w:i/>
          <w:sz w:val="22"/>
          <w:szCs w:val="22"/>
        </w:rPr>
      </w:pPr>
      <w:r>
        <w:rPr>
          <w:sz w:val="22"/>
          <w:szCs w:val="22"/>
        </w:rPr>
        <w:t>Желаем счастья много-много,</w:t>
      </w:r>
    </w:p>
    <w:p w:rsidR="002F4040" w:rsidRPr="008E646B" w:rsidRDefault="002F4040" w:rsidP="00024AEC">
      <w:pPr>
        <w:widowControl w:val="0"/>
        <w:jc w:val="center"/>
        <w:rPr>
          <w:i/>
          <w:sz w:val="22"/>
          <w:szCs w:val="22"/>
        </w:rPr>
      </w:pPr>
      <w:r>
        <w:rPr>
          <w:sz w:val="22"/>
          <w:szCs w:val="22"/>
        </w:rPr>
        <w:t>А так же света и тепла,</w:t>
      </w:r>
    </w:p>
    <w:p w:rsidR="002F4040" w:rsidRPr="008E646B" w:rsidRDefault="002F4040" w:rsidP="00024AEC">
      <w:pPr>
        <w:widowControl w:val="0"/>
        <w:jc w:val="center"/>
        <w:rPr>
          <w:i/>
          <w:sz w:val="22"/>
          <w:szCs w:val="22"/>
        </w:rPr>
      </w:pPr>
      <w:r>
        <w:rPr>
          <w:sz w:val="22"/>
          <w:szCs w:val="22"/>
        </w:rPr>
        <w:t>И, чтобы вся твоя дорога</w:t>
      </w:r>
    </w:p>
    <w:p w:rsidR="002F4040" w:rsidRDefault="002F4040" w:rsidP="00024AEC">
      <w:pPr>
        <w:jc w:val="center"/>
        <w:rPr>
          <w:sz w:val="22"/>
          <w:szCs w:val="22"/>
        </w:rPr>
      </w:pPr>
      <w:r>
        <w:rPr>
          <w:sz w:val="22"/>
          <w:szCs w:val="22"/>
        </w:rPr>
        <w:t>Удачей выстлана была.</w:t>
      </w:r>
    </w:p>
    <w:p w:rsidR="002F4040" w:rsidRDefault="002F4040" w:rsidP="00024AEC">
      <w:pPr>
        <w:jc w:val="right"/>
        <w:rPr>
          <w:i/>
          <w:sz w:val="22"/>
          <w:szCs w:val="22"/>
        </w:rPr>
      </w:pPr>
      <w:r w:rsidRPr="002941F7">
        <w:rPr>
          <w:i/>
          <w:sz w:val="22"/>
          <w:szCs w:val="22"/>
        </w:rPr>
        <w:t xml:space="preserve">Коллектив </w:t>
      </w:r>
      <w:r>
        <w:rPr>
          <w:i/>
          <w:sz w:val="22"/>
          <w:szCs w:val="22"/>
        </w:rPr>
        <w:t>КДК «Спектр»</w:t>
      </w:r>
    </w:p>
    <w:p w:rsidR="002F4040" w:rsidRPr="00FC63DE" w:rsidRDefault="002F4040" w:rsidP="00FC63DE">
      <w:pPr>
        <w:rPr>
          <w:i/>
          <w:sz w:val="20"/>
          <w:szCs w:val="20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margin-left:-9pt;margin-top:8.8pt;width:560pt;height:73pt;z-index:-251647488">
            <v:textbox style="mso-next-textbox:#_x0000_s1045">
              <w:txbxContent>
                <w:tbl>
                  <w:tblPr>
                    <w:tblW w:w="11102" w:type="dxa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3873"/>
                    <w:gridCol w:w="1559"/>
                    <w:gridCol w:w="2713"/>
                    <w:gridCol w:w="2957"/>
                  </w:tblGrid>
                  <w:tr w:rsidR="002F4040" w:rsidRPr="00406C6A" w:rsidTr="007E4440">
                    <w:trPr>
                      <w:cantSplit/>
                      <w:trHeight w:val="1661"/>
                      <w:tblCellSpacing w:w="0" w:type="dxa"/>
                    </w:trPr>
                    <w:tc>
                      <w:tcPr>
                        <w:tcW w:w="3873" w:type="dxa"/>
                        <w:tcBorders>
                          <w:top w:val="single" w:sz="18" w:space="0" w:color="000000"/>
                          <w:left w:val="single" w:sz="18" w:space="0" w:color="000000"/>
                          <w:bottom w:val="single" w:sz="18" w:space="0" w:color="000000"/>
                          <w:right w:val="single" w:sz="8" w:space="0" w:color="000000"/>
                        </w:tcBorders>
                      </w:tcPr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i/>
                            <w:iCs/>
                            <w:sz w:val="18"/>
                            <w:szCs w:val="18"/>
                            <w:u w:val="single"/>
                          </w:rPr>
                          <w:t>Учредитель :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sz w:val="18"/>
                            <w:szCs w:val="18"/>
                          </w:rPr>
                          <w:t>Администрация и Дума Радищевского городского поселения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18" w:space="0" w:color="000000"/>
                          <w:left w:val="single" w:sz="8" w:space="0" w:color="000000"/>
                          <w:bottom w:val="single" w:sz="18" w:space="0" w:color="000000"/>
                          <w:right w:val="single" w:sz="8" w:space="0" w:color="000000"/>
                        </w:tcBorders>
                      </w:tcPr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i/>
                            <w:iCs/>
                            <w:sz w:val="18"/>
                            <w:szCs w:val="18"/>
                            <w:u w:val="single"/>
                          </w:rPr>
                          <w:t>Контактные телефоны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bCs/>
                            <w:i/>
                            <w:iCs/>
                            <w:sz w:val="18"/>
                            <w:szCs w:val="18"/>
                            <w:u w:val="single"/>
                          </w:rPr>
                          <w:t>3-42-11</w:t>
                        </w:r>
                      </w:p>
                    </w:tc>
                    <w:tc>
                      <w:tcPr>
                        <w:tcW w:w="2713" w:type="dxa"/>
                        <w:tcBorders>
                          <w:top w:val="single" w:sz="18" w:space="0" w:color="000000"/>
                          <w:left w:val="single" w:sz="8" w:space="0" w:color="000000"/>
                          <w:bottom w:val="single" w:sz="18" w:space="0" w:color="000000"/>
                          <w:right w:val="single" w:sz="8" w:space="0" w:color="000000"/>
                        </w:tcBorders>
                      </w:tcPr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i/>
                            <w:iCs/>
                            <w:sz w:val="18"/>
                            <w:szCs w:val="18"/>
                            <w:u w:val="single"/>
                          </w:rPr>
                          <w:t>Наш адрес:</w:t>
                        </w:r>
                      </w:p>
                      <w:p w:rsidR="002F4040" w:rsidRPr="00406C6A" w:rsidRDefault="002F4040" w:rsidP="00FC63DE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sz w:val="18"/>
                            <w:szCs w:val="18"/>
                          </w:rPr>
                          <w:t>665698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sz w:val="18"/>
                            <w:szCs w:val="18"/>
                          </w:rPr>
                          <w:t>Иркутская область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sz w:val="18"/>
                            <w:szCs w:val="18"/>
                          </w:rPr>
                          <w:t>Нижнеилимский район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sz w:val="18"/>
                            <w:szCs w:val="18"/>
                          </w:rPr>
                          <w:t>Поселок Радищев, дом 2</w:t>
                        </w:r>
                      </w:p>
                    </w:tc>
                    <w:tc>
                      <w:tcPr>
                        <w:tcW w:w="2957" w:type="dxa"/>
                        <w:tcBorders>
                          <w:top w:val="single" w:sz="18" w:space="0" w:color="000000"/>
                          <w:left w:val="single" w:sz="8" w:space="0" w:color="000000"/>
                          <w:bottom w:val="single" w:sz="18" w:space="0" w:color="000000"/>
                          <w:right w:val="single" w:sz="18" w:space="0" w:color="000000"/>
                        </w:tcBorders>
                      </w:tcPr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b/>
                            <w:bCs/>
                            <w:sz w:val="18"/>
                            <w:szCs w:val="18"/>
                          </w:rPr>
                          <w:t>Тираж  15 экземпляров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sz w:val="18"/>
                            <w:szCs w:val="18"/>
                          </w:rPr>
                          <w:t>Газета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sz w:val="18"/>
                            <w:szCs w:val="18"/>
                          </w:rPr>
                          <w:t>«Вести Радищевского МО»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  <w:u w:val="single"/>
                          </w:rPr>
                        </w:pPr>
                        <w:r w:rsidRPr="00406C6A">
                          <w:rPr>
                            <w:sz w:val="18"/>
                            <w:szCs w:val="18"/>
                            <w:u w:val="single"/>
                          </w:rPr>
                          <w:t>Выходит 2 раза в месяц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  <w:u w:val="single"/>
                          </w:rPr>
                        </w:pPr>
                        <w:r w:rsidRPr="00406C6A">
                          <w:rPr>
                            <w:sz w:val="18"/>
                            <w:szCs w:val="18"/>
                            <w:u w:val="single"/>
                          </w:rPr>
                          <w:t>Распространяется бесплатно.</w:t>
                        </w:r>
                      </w:p>
                      <w:p w:rsidR="002F4040" w:rsidRPr="00406C6A" w:rsidRDefault="002F4040" w:rsidP="008D793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406C6A">
                          <w:rPr>
                            <w:sz w:val="18"/>
                            <w:szCs w:val="18"/>
                            <w:u w:val="single"/>
                          </w:rPr>
                          <w:t xml:space="preserve">Редактор </w:t>
                        </w:r>
                        <w:r>
                          <w:rPr>
                            <w:sz w:val="18"/>
                            <w:szCs w:val="18"/>
                            <w:u w:val="single"/>
                          </w:rPr>
                          <w:t>Камозина Л.В.</w:t>
                        </w:r>
                      </w:p>
                    </w:tc>
                  </w:tr>
                </w:tbl>
                <w:p w:rsidR="002F4040" w:rsidRPr="00406C6A" w:rsidRDefault="002F4040" w:rsidP="00024AEC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6" type="#_x0000_t75" alt="7de6045deaae9a4331337a2362795bc7" style="position:absolute;margin-left:55.9pt;margin-top:5.8pt;width:36pt;height:21pt;z-index:-251653632;visibility:visible">
            <v:imagedata r:id="rId18" o:title=""/>
          </v:shape>
        </w:pict>
      </w:r>
      <w:r>
        <w:rPr>
          <w:noProof/>
        </w:rPr>
        <w:pict>
          <v:shape id="_x0000_s1047" type="#_x0000_t75" alt="7de6045deaae9a4331337a2362795bc7" style="position:absolute;margin-left:115.15pt;margin-top:5.3pt;width:36pt;height:21pt;z-index:-251652608;visibility:visible">
            <v:imagedata r:id="rId18" o:title=""/>
          </v:shape>
        </w:pict>
      </w:r>
      <w:r>
        <w:rPr>
          <w:noProof/>
        </w:rPr>
        <w:pict>
          <v:shape id="_x0000_s1048" type="#_x0000_t75" alt="7de6045deaae9a4331337a2362795bc7" style="position:absolute;margin-left:164.65pt;margin-top:4.3pt;width:36pt;height:21pt;z-index:-251651584;visibility:visible">
            <v:imagedata r:id="rId18" o:title=""/>
          </v:shape>
        </w:pict>
      </w:r>
    </w:p>
    <w:p w:rsidR="002F4040" w:rsidRDefault="002F4040" w:rsidP="00FC63DE">
      <w:pPr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024AEC">
      <w:pPr>
        <w:jc w:val="center"/>
        <w:rPr>
          <w:b/>
          <w:sz w:val="22"/>
          <w:szCs w:val="22"/>
        </w:rPr>
      </w:pPr>
    </w:p>
    <w:p w:rsidR="002F4040" w:rsidRDefault="002F4040" w:rsidP="00920FA4">
      <w:pPr>
        <w:jc w:val="center"/>
        <w:rPr>
          <w:b/>
          <w:sz w:val="22"/>
          <w:szCs w:val="22"/>
        </w:rPr>
      </w:pPr>
    </w:p>
    <w:sectPr w:rsidR="002F4040" w:rsidSect="000052A4">
      <w:pgSz w:w="11906" w:h="16838"/>
      <w:pgMar w:top="567" w:right="567" w:bottom="510" w:left="567" w:header="709" w:footer="709" w:gutter="0"/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F4040" w:rsidRDefault="002F4040">
      <w:r>
        <w:separator/>
      </w:r>
    </w:p>
  </w:endnote>
  <w:endnote w:type="continuationSeparator" w:id="0">
    <w:p w:rsidR="002F4040" w:rsidRDefault="002F404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4040" w:rsidRDefault="002F4040" w:rsidP="000747A5">
    <w:pPr>
      <w:pStyle w:val="NoSpacing"/>
      <w:framePr w:wrap="around" w:vAnchor="text" w:hAnchor="margin" w:xAlign="inside" w:y="1"/>
      <w:rPr>
        <w:rStyle w:val="Heading3Char"/>
      </w:rPr>
    </w:pPr>
    <w:r>
      <w:rPr>
        <w:rStyle w:val="Heading3Char"/>
      </w:rPr>
      <w:fldChar w:fldCharType="begin"/>
    </w:r>
    <w:r>
      <w:rPr>
        <w:rStyle w:val="Heading3Char"/>
      </w:rPr>
      <w:instrText xml:space="preserve">PAGE  </w:instrText>
    </w:r>
    <w:r>
      <w:rPr>
        <w:rStyle w:val="Heading3Char"/>
      </w:rPr>
      <w:fldChar w:fldCharType="end"/>
    </w:r>
  </w:p>
  <w:p w:rsidR="002F4040" w:rsidRDefault="002F4040" w:rsidP="000747A5">
    <w:pPr>
      <w:pStyle w:val="NoSpacing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4040" w:rsidRDefault="002F4040" w:rsidP="000747A5">
    <w:pPr>
      <w:pStyle w:val="NoSpacing"/>
      <w:framePr w:wrap="around" w:vAnchor="text" w:hAnchor="margin" w:xAlign="inside" w:y="1"/>
      <w:rPr>
        <w:rStyle w:val="Heading3Char"/>
      </w:rPr>
    </w:pPr>
    <w:r>
      <w:rPr>
        <w:rStyle w:val="Heading3Char"/>
      </w:rPr>
      <w:fldChar w:fldCharType="begin"/>
    </w:r>
    <w:r>
      <w:rPr>
        <w:rStyle w:val="Heading3Char"/>
      </w:rPr>
      <w:instrText xml:space="preserve">PAGE  </w:instrText>
    </w:r>
    <w:r>
      <w:rPr>
        <w:rStyle w:val="Heading3Char"/>
      </w:rPr>
      <w:fldChar w:fldCharType="separate"/>
    </w:r>
    <w:r>
      <w:rPr>
        <w:rStyle w:val="Heading3Char"/>
        <w:noProof/>
      </w:rPr>
      <w:t>1</w:t>
    </w:r>
    <w:r>
      <w:rPr>
        <w:rStyle w:val="Heading3Char"/>
      </w:rPr>
      <w:fldChar w:fldCharType="end"/>
    </w:r>
  </w:p>
  <w:p w:rsidR="002F4040" w:rsidRDefault="002F4040" w:rsidP="00957268">
    <w:pPr>
      <w:pStyle w:val="NoSpacing"/>
      <w:tabs>
        <w:tab w:val="left" w:pos="1032"/>
      </w:tabs>
      <w:ind w:right="360"/>
    </w:pPr>
    <w:r>
      <w:t xml:space="preserve">       ВЕСТНИК Радищевского муниципального образования №20 (202) от 16.09.2015г.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4040" w:rsidRDefault="002F4040" w:rsidP="000747A5">
    <w:pPr>
      <w:pStyle w:val="NoSpacing"/>
      <w:framePr w:wrap="around" w:vAnchor="text" w:hAnchor="margin" w:xAlign="inside" w:y="1"/>
      <w:rPr>
        <w:rStyle w:val="Heading3Char"/>
      </w:rPr>
    </w:pPr>
    <w:r>
      <w:rPr>
        <w:rStyle w:val="Heading3Char"/>
      </w:rPr>
      <w:fldChar w:fldCharType="begin"/>
    </w:r>
    <w:r>
      <w:rPr>
        <w:rStyle w:val="Heading3Char"/>
      </w:rPr>
      <w:instrText xml:space="preserve">PAGE  </w:instrText>
    </w:r>
    <w:r>
      <w:rPr>
        <w:rStyle w:val="Heading3Char"/>
      </w:rPr>
      <w:fldChar w:fldCharType="end"/>
    </w:r>
  </w:p>
  <w:p w:rsidR="002F4040" w:rsidRDefault="002F4040" w:rsidP="000747A5">
    <w:pPr>
      <w:pStyle w:val="NoSpacing"/>
      <w:ind w:right="360" w:firstLine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4040" w:rsidRDefault="002F4040" w:rsidP="000747A5">
    <w:pPr>
      <w:pStyle w:val="NoSpacing"/>
      <w:framePr w:wrap="around" w:vAnchor="text" w:hAnchor="margin" w:xAlign="inside" w:y="1"/>
      <w:rPr>
        <w:rStyle w:val="Heading3Char"/>
      </w:rPr>
    </w:pPr>
    <w:r>
      <w:rPr>
        <w:rStyle w:val="Heading3Char"/>
      </w:rPr>
      <w:fldChar w:fldCharType="begin"/>
    </w:r>
    <w:r>
      <w:rPr>
        <w:rStyle w:val="Heading3Char"/>
      </w:rPr>
      <w:instrText xml:space="preserve">PAGE  </w:instrText>
    </w:r>
    <w:r>
      <w:rPr>
        <w:rStyle w:val="Heading3Char"/>
      </w:rPr>
      <w:fldChar w:fldCharType="separate"/>
    </w:r>
    <w:r>
      <w:rPr>
        <w:rStyle w:val="Heading3Char"/>
        <w:noProof/>
      </w:rPr>
      <w:t>44</w:t>
    </w:r>
    <w:r>
      <w:rPr>
        <w:rStyle w:val="Heading3Char"/>
      </w:rPr>
      <w:fldChar w:fldCharType="end"/>
    </w:r>
  </w:p>
  <w:p w:rsidR="002F4040" w:rsidRDefault="002F4040" w:rsidP="005D399D">
    <w:pPr>
      <w:pStyle w:val="NoSpacing"/>
      <w:ind w:right="360"/>
    </w:pPr>
    <w:r>
      <w:t xml:space="preserve">     ВЕСТНИК Радищевского муниципального образования №20 (202) от 16.09.2015г.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F4040" w:rsidRDefault="002F4040">
      <w:r>
        <w:separator/>
      </w:r>
    </w:p>
  </w:footnote>
  <w:footnote w:type="continuationSeparator" w:id="0">
    <w:p w:rsidR="002F4040" w:rsidRDefault="002F404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F"/>
    <w:multiLevelType w:val="singleLevel"/>
    <w:tmpl w:val="6E42653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1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2">
    <w:nsid w:val="09525174"/>
    <w:multiLevelType w:val="hybridMultilevel"/>
    <w:tmpl w:val="EA927FAC"/>
    <w:lvl w:ilvl="0" w:tplc="092068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>
    <w:nsid w:val="2E47201B"/>
    <w:multiLevelType w:val="hybridMultilevel"/>
    <w:tmpl w:val="2F52BF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9734105"/>
    <w:multiLevelType w:val="hybridMultilevel"/>
    <w:tmpl w:val="2F52BF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4"/>
  </w:num>
  <w:num w:numId="10">
    <w:abstractNumId w:val="3"/>
  </w:num>
  <w:num w:numId="11">
    <w:abstractNumId w:val="2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stylePaneFormatFilter w:val="3F0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95639"/>
    <w:rsid w:val="000052A4"/>
    <w:rsid w:val="000121A8"/>
    <w:rsid w:val="00016A11"/>
    <w:rsid w:val="0002044E"/>
    <w:rsid w:val="00021218"/>
    <w:rsid w:val="00023F9A"/>
    <w:rsid w:val="00024AEC"/>
    <w:rsid w:val="00030C9C"/>
    <w:rsid w:val="00033E95"/>
    <w:rsid w:val="000342E1"/>
    <w:rsid w:val="0004340C"/>
    <w:rsid w:val="00053B9C"/>
    <w:rsid w:val="00055B67"/>
    <w:rsid w:val="000637BE"/>
    <w:rsid w:val="0006434E"/>
    <w:rsid w:val="00064CB2"/>
    <w:rsid w:val="000747A5"/>
    <w:rsid w:val="00075D43"/>
    <w:rsid w:val="000861D7"/>
    <w:rsid w:val="00097365"/>
    <w:rsid w:val="000A4FD1"/>
    <w:rsid w:val="000A55A2"/>
    <w:rsid w:val="000A64C2"/>
    <w:rsid w:val="000A763C"/>
    <w:rsid w:val="000C44EC"/>
    <w:rsid w:val="000C7DAD"/>
    <w:rsid w:val="000F258D"/>
    <w:rsid w:val="000F38DF"/>
    <w:rsid w:val="001060D3"/>
    <w:rsid w:val="00111CC1"/>
    <w:rsid w:val="0011366A"/>
    <w:rsid w:val="00114001"/>
    <w:rsid w:val="00114EF6"/>
    <w:rsid w:val="00126F30"/>
    <w:rsid w:val="00127873"/>
    <w:rsid w:val="001376C0"/>
    <w:rsid w:val="0014265B"/>
    <w:rsid w:val="00142CF0"/>
    <w:rsid w:val="001635F7"/>
    <w:rsid w:val="0016519A"/>
    <w:rsid w:val="001665AD"/>
    <w:rsid w:val="00173E43"/>
    <w:rsid w:val="0017620E"/>
    <w:rsid w:val="00185666"/>
    <w:rsid w:val="001921CF"/>
    <w:rsid w:val="0019575A"/>
    <w:rsid w:val="00195E3A"/>
    <w:rsid w:val="001974FE"/>
    <w:rsid w:val="001A24CC"/>
    <w:rsid w:val="001B155C"/>
    <w:rsid w:val="001C39B8"/>
    <w:rsid w:val="001C7F9F"/>
    <w:rsid w:val="001D0D36"/>
    <w:rsid w:val="001D3C73"/>
    <w:rsid w:val="001E51A2"/>
    <w:rsid w:val="001F0804"/>
    <w:rsid w:val="00200CC2"/>
    <w:rsid w:val="0020131C"/>
    <w:rsid w:val="00203412"/>
    <w:rsid w:val="0020441C"/>
    <w:rsid w:val="00211137"/>
    <w:rsid w:val="00213AB6"/>
    <w:rsid w:val="00214705"/>
    <w:rsid w:val="00215226"/>
    <w:rsid w:val="002152EB"/>
    <w:rsid w:val="00217F9F"/>
    <w:rsid w:val="00220517"/>
    <w:rsid w:val="002212A8"/>
    <w:rsid w:val="00221371"/>
    <w:rsid w:val="002266EF"/>
    <w:rsid w:val="00257CE1"/>
    <w:rsid w:val="00260E4A"/>
    <w:rsid w:val="00265E99"/>
    <w:rsid w:val="00266999"/>
    <w:rsid w:val="002735CD"/>
    <w:rsid w:val="00274518"/>
    <w:rsid w:val="002941F7"/>
    <w:rsid w:val="0029779B"/>
    <w:rsid w:val="002A76F9"/>
    <w:rsid w:val="002B33D7"/>
    <w:rsid w:val="002B6107"/>
    <w:rsid w:val="002B6568"/>
    <w:rsid w:val="002B7036"/>
    <w:rsid w:val="002D2B3C"/>
    <w:rsid w:val="002D631D"/>
    <w:rsid w:val="002F4040"/>
    <w:rsid w:val="002F5946"/>
    <w:rsid w:val="002F6C8C"/>
    <w:rsid w:val="00310BAE"/>
    <w:rsid w:val="0031281D"/>
    <w:rsid w:val="00325D8C"/>
    <w:rsid w:val="00343075"/>
    <w:rsid w:val="003452C0"/>
    <w:rsid w:val="0034535D"/>
    <w:rsid w:val="00353B1A"/>
    <w:rsid w:val="00357B69"/>
    <w:rsid w:val="00360DF6"/>
    <w:rsid w:val="00361BDD"/>
    <w:rsid w:val="00366805"/>
    <w:rsid w:val="00367081"/>
    <w:rsid w:val="003727AE"/>
    <w:rsid w:val="003821F7"/>
    <w:rsid w:val="00383ABB"/>
    <w:rsid w:val="00394FFC"/>
    <w:rsid w:val="003A3A5C"/>
    <w:rsid w:val="003A6652"/>
    <w:rsid w:val="003B44A8"/>
    <w:rsid w:val="003C0D7A"/>
    <w:rsid w:val="003C3A22"/>
    <w:rsid w:val="003E55A5"/>
    <w:rsid w:val="003F1B87"/>
    <w:rsid w:val="003F2E31"/>
    <w:rsid w:val="003F3D5D"/>
    <w:rsid w:val="003F53AD"/>
    <w:rsid w:val="00406C6A"/>
    <w:rsid w:val="00412A31"/>
    <w:rsid w:val="00413276"/>
    <w:rsid w:val="00420F57"/>
    <w:rsid w:val="0043549F"/>
    <w:rsid w:val="004367A5"/>
    <w:rsid w:val="00445754"/>
    <w:rsid w:val="00445B32"/>
    <w:rsid w:val="00450DE8"/>
    <w:rsid w:val="00451201"/>
    <w:rsid w:val="00456CFE"/>
    <w:rsid w:val="00467E83"/>
    <w:rsid w:val="0048170E"/>
    <w:rsid w:val="0048555C"/>
    <w:rsid w:val="004929DB"/>
    <w:rsid w:val="004A310E"/>
    <w:rsid w:val="004A5E81"/>
    <w:rsid w:val="004B040A"/>
    <w:rsid w:val="004D3ECE"/>
    <w:rsid w:val="004E6B98"/>
    <w:rsid w:val="0050234E"/>
    <w:rsid w:val="00510AF1"/>
    <w:rsid w:val="0052412A"/>
    <w:rsid w:val="005417B9"/>
    <w:rsid w:val="005615DD"/>
    <w:rsid w:val="00574E25"/>
    <w:rsid w:val="0057514D"/>
    <w:rsid w:val="005774BC"/>
    <w:rsid w:val="00582B3B"/>
    <w:rsid w:val="005964E8"/>
    <w:rsid w:val="005A3B71"/>
    <w:rsid w:val="005B5833"/>
    <w:rsid w:val="005B635F"/>
    <w:rsid w:val="005C0718"/>
    <w:rsid w:val="005C236C"/>
    <w:rsid w:val="005C7C04"/>
    <w:rsid w:val="005D399D"/>
    <w:rsid w:val="005E22E3"/>
    <w:rsid w:val="005E3BB9"/>
    <w:rsid w:val="005E45C7"/>
    <w:rsid w:val="005E68A7"/>
    <w:rsid w:val="005F7B09"/>
    <w:rsid w:val="00612F3A"/>
    <w:rsid w:val="0061777F"/>
    <w:rsid w:val="00620F89"/>
    <w:rsid w:val="006242CF"/>
    <w:rsid w:val="00641283"/>
    <w:rsid w:val="006412FB"/>
    <w:rsid w:val="00643461"/>
    <w:rsid w:val="006459A0"/>
    <w:rsid w:val="0065179C"/>
    <w:rsid w:val="006518B0"/>
    <w:rsid w:val="00660FC4"/>
    <w:rsid w:val="0066494D"/>
    <w:rsid w:val="00667696"/>
    <w:rsid w:val="00690AC6"/>
    <w:rsid w:val="00691079"/>
    <w:rsid w:val="006A4209"/>
    <w:rsid w:val="006B0026"/>
    <w:rsid w:val="006B3CF0"/>
    <w:rsid w:val="006F1887"/>
    <w:rsid w:val="006F48B4"/>
    <w:rsid w:val="00711B5F"/>
    <w:rsid w:val="00714264"/>
    <w:rsid w:val="00730A3D"/>
    <w:rsid w:val="00735796"/>
    <w:rsid w:val="00737459"/>
    <w:rsid w:val="00737CE4"/>
    <w:rsid w:val="00742EE2"/>
    <w:rsid w:val="00745991"/>
    <w:rsid w:val="00753A7F"/>
    <w:rsid w:val="007540FB"/>
    <w:rsid w:val="007638D4"/>
    <w:rsid w:val="007677F1"/>
    <w:rsid w:val="007840C8"/>
    <w:rsid w:val="007903AE"/>
    <w:rsid w:val="007A0D13"/>
    <w:rsid w:val="007B5942"/>
    <w:rsid w:val="007B6BA4"/>
    <w:rsid w:val="007B6BEB"/>
    <w:rsid w:val="007D049B"/>
    <w:rsid w:val="007D49B0"/>
    <w:rsid w:val="007E4440"/>
    <w:rsid w:val="00806574"/>
    <w:rsid w:val="00807E44"/>
    <w:rsid w:val="0081371E"/>
    <w:rsid w:val="00817193"/>
    <w:rsid w:val="00832273"/>
    <w:rsid w:val="00833096"/>
    <w:rsid w:val="00836CBD"/>
    <w:rsid w:val="00843198"/>
    <w:rsid w:val="0087050B"/>
    <w:rsid w:val="00885261"/>
    <w:rsid w:val="00885BD1"/>
    <w:rsid w:val="00894269"/>
    <w:rsid w:val="008A325A"/>
    <w:rsid w:val="008A4A5C"/>
    <w:rsid w:val="008B2215"/>
    <w:rsid w:val="008C5D94"/>
    <w:rsid w:val="008D0F0C"/>
    <w:rsid w:val="008D32E3"/>
    <w:rsid w:val="008D490A"/>
    <w:rsid w:val="008D7939"/>
    <w:rsid w:val="008E435B"/>
    <w:rsid w:val="008E646B"/>
    <w:rsid w:val="008E694C"/>
    <w:rsid w:val="008E727C"/>
    <w:rsid w:val="008F1188"/>
    <w:rsid w:val="008F162C"/>
    <w:rsid w:val="008F3D08"/>
    <w:rsid w:val="00920FA4"/>
    <w:rsid w:val="00930E46"/>
    <w:rsid w:val="00937F2A"/>
    <w:rsid w:val="009434CF"/>
    <w:rsid w:val="00943847"/>
    <w:rsid w:val="00953A78"/>
    <w:rsid w:val="00953F04"/>
    <w:rsid w:val="00953FCB"/>
    <w:rsid w:val="00955115"/>
    <w:rsid w:val="00957268"/>
    <w:rsid w:val="00966B6C"/>
    <w:rsid w:val="00971054"/>
    <w:rsid w:val="009710B4"/>
    <w:rsid w:val="009A2B9F"/>
    <w:rsid w:val="009B000D"/>
    <w:rsid w:val="009B299F"/>
    <w:rsid w:val="009C0045"/>
    <w:rsid w:val="009C28E5"/>
    <w:rsid w:val="009C48C5"/>
    <w:rsid w:val="009D5C95"/>
    <w:rsid w:val="009D7E0A"/>
    <w:rsid w:val="009F1097"/>
    <w:rsid w:val="009F4E71"/>
    <w:rsid w:val="00A01C7E"/>
    <w:rsid w:val="00A053EB"/>
    <w:rsid w:val="00A109B3"/>
    <w:rsid w:val="00A31691"/>
    <w:rsid w:val="00A356CF"/>
    <w:rsid w:val="00A412A7"/>
    <w:rsid w:val="00A43184"/>
    <w:rsid w:val="00A43721"/>
    <w:rsid w:val="00A460E7"/>
    <w:rsid w:val="00A507A4"/>
    <w:rsid w:val="00A55288"/>
    <w:rsid w:val="00A61761"/>
    <w:rsid w:val="00A636FB"/>
    <w:rsid w:val="00A645F8"/>
    <w:rsid w:val="00A67D82"/>
    <w:rsid w:val="00A754B8"/>
    <w:rsid w:val="00A775A0"/>
    <w:rsid w:val="00A850EF"/>
    <w:rsid w:val="00A87FD7"/>
    <w:rsid w:val="00A95393"/>
    <w:rsid w:val="00AA0E4D"/>
    <w:rsid w:val="00AA562D"/>
    <w:rsid w:val="00AB1F89"/>
    <w:rsid w:val="00AC7E05"/>
    <w:rsid w:val="00AD020D"/>
    <w:rsid w:val="00AD0F1D"/>
    <w:rsid w:val="00AD37C6"/>
    <w:rsid w:val="00AD5DB8"/>
    <w:rsid w:val="00AE2F17"/>
    <w:rsid w:val="00AE372F"/>
    <w:rsid w:val="00AE3856"/>
    <w:rsid w:val="00AE52A2"/>
    <w:rsid w:val="00AE7084"/>
    <w:rsid w:val="00AF158E"/>
    <w:rsid w:val="00B0159F"/>
    <w:rsid w:val="00B02516"/>
    <w:rsid w:val="00B0284D"/>
    <w:rsid w:val="00B10FBF"/>
    <w:rsid w:val="00B3336B"/>
    <w:rsid w:val="00B35395"/>
    <w:rsid w:val="00B42AD8"/>
    <w:rsid w:val="00B52A4F"/>
    <w:rsid w:val="00B53417"/>
    <w:rsid w:val="00B5585A"/>
    <w:rsid w:val="00B677A0"/>
    <w:rsid w:val="00B82672"/>
    <w:rsid w:val="00B83359"/>
    <w:rsid w:val="00B83A86"/>
    <w:rsid w:val="00B93B79"/>
    <w:rsid w:val="00B93F0D"/>
    <w:rsid w:val="00B95586"/>
    <w:rsid w:val="00B958DE"/>
    <w:rsid w:val="00B97792"/>
    <w:rsid w:val="00BC0DB9"/>
    <w:rsid w:val="00BC68FD"/>
    <w:rsid w:val="00BD7E03"/>
    <w:rsid w:val="00BE3F8F"/>
    <w:rsid w:val="00C13D1C"/>
    <w:rsid w:val="00C16E1C"/>
    <w:rsid w:val="00C20F13"/>
    <w:rsid w:val="00C23B1D"/>
    <w:rsid w:val="00C42A7C"/>
    <w:rsid w:val="00C51868"/>
    <w:rsid w:val="00C662C7"/>
    <w:rsid w:val="00C71BB1"/>
    <w:rsid w:val="00C75ECB"/>
    <w:rsid w:val="00C77636"/>
    <w:rsid w:val="00C80DB7"/>
    <w:rsid w:val="00C908DE"/>
    <w:rsid w:val="00C95BFE"/>
    <w:rsid w:val="00C95C9F"/>
    <w:rsid w:val="00C9621A"/>
    <w:rsid w:val="00CB123B"/>
    <w:rsid w:val="00CB2ECE"/>
    <w:rsid w:val="00CC7CC8"/>
    <w:rsid w:val="00CE4E1B"/>
    <w:rsid w:val="00CF1734"/>
    <w:rsid w:val="00D03A78"/>
    <w:rsid w:val="00D20DDF"/>
    <w:rsid w:val="00D22B11"/>
    <w:rsid w:val="00D454E8"/>
    <w:rsid w:val="00D461BC"/>
    <w:rsid w:val="00D50DBA"/>
    <w:rsid w:val="00D650A7"/>
    <w:rsid w:val="00D65DAA"/>
    <w:rsid w:val="00D670D8"/>
    <w:rsid w:val="00D91BB6"/>
    <w:rsid w:val="00D91FCC"/>
    <w:rsid w:val="00D95639"/>
    <w:rsid w:val="00DA3B81"/>
    <w:rsid w:val="00DA4FA1"/>
    <w:rsid w:val="00DB033B"/>
    <w:rsid w:val="00DC4E47"/>
    <w:rsid w:val="00DD0639"/>
    <w:rsid w:val="00DD3496"/>
    <w:rsid w:val="00DE2286"/>
    <w:rsid w:val="00DE40AE"/>
    <w:rsid w:val="00DF7CC5"/>
    <w:rsid w:val="00E11862"/>
    <w:rsid w:val="00E16A9D"/>
    <w:rsid w:val="00E24D4A"/>
    <w:rsid w:val="00E2552E"/>
    <w:rsid w:val="00E34D26"/>
    <w:rsid w:val="00E35337"/>
    <w:rsid w:val="00E46F99"/>
    <w:rsid w:val="00E47578"/>
    <w:rsid w:val="00E50AB7"/>
    <w:rsid w:val="00E50D4B"/>
    <w:rsid w:val="00E55188"/>
    <w:rsid w:val="00E72912"/>
    <w:rsid w:val="00E740FE"/>
    <w:rsid w:val="00E80B4D"/>
    <w:rsid w:val="00E81159"/>
    <w:rsid w:val="00E8116C"/>
    <w:rsid w:val="00E85E82"/>
    <w:rsid w:val="00E90AC4"/>
    <w:rsid w:val="00E96699"/>
    <w:rsid w:val="00E96959"/>
    <w:rsid w:val="00EA690D"/>
    <w:rsid w:val="00EB0A84"/>
    <w:rsid w:val="00EB11BD"/>
    <w:rsid w:val="00EB6EF6"/>
    <w:rsid w:val="00EC1509"/>
    <w:rsid w:val="00ED78ED"/>
    <w:rsid w:val="00EE27DC"/>
    <w:rsid w:val="00EE519E"/>
    <w:rsid w:val="00EF391B"/>
    <w:rsid w:val="00EF784D"/>
    <w:rsid w:val="00F0095B"/>
    <w:rsid w:val="00F02965"/>
    <w:rsid w:val="00F143B9"/>
    <w:rsid w:val="00F21E40"/>
    <w:rsid w:val="00F221A7"/>
    <w:rsid w:val="00F23687"/>
    <w:rsid w:val="00F32FAB"/>
    <w:rsid w:val="00F360B6"/>
    <w:rsid w:val="00F4115A"/>
    <w:rsid w:val="00F418C9"/>
    <w:rsid w:val="00F51682"/>
    <w:rsid w:val="00F56E4C"/>
    <w:rsid w:val="00F6565B"/>
    <w:rsid w:val="00F7277B"/>
    <w:rsid w:val="00F75E03"/>
    <w:rsid w:val="00F8328F"/>
    <w:rsid w:val="00F8712E"/>
    <w:rsid w:val="00F91EB4"/>
    <w:rsid w:val="00FA4337"/>
    <w:rsid w:val="00FA4DDF"/>
    <w:rsid w:val="00FA5D04"/>
    <w:rsid w:val="00FB2994"/>
    <w:rsid w:val="00FC35EF"/>
    <w:rsid w:val="00FC63DE"/>
    <w:rsid w:val="00FC7D79"/>
    <w:rsid w:val="00FD4BAC"/>
    <w:rsid w:val="00FD7FEC"/>
    <w:rsid w:val="00FE5086"/>
    <w:rsid w:val="00FF21BC"/>
    <w:rsid w:val="00FF30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semiHidden="0" w:uiPriority="0" w:unhideWhenUsed="0" w:qFormat="1"/>
    <w:lsdException w:name="heading 9" w:semiHidden="0" w:uiPriority="0" w:unhideWhenUsed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5639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E90AC4"/>
    <w:pPr>
      <w:keepNext/>
      <w:jc w:val="center"/>
      <w:outlineLvl w:val="0"/>
    </w:pPr>
    <w:rPr>
      <w:b/>
      <w:sz w:val="28"/>
      <w:szCs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E90AC4"/>
    <w:pPr>
      <w:keepNext/>
      <w:outlineLvl w:val="1"/>
    </w:pPr>
    <w:rPr>
      <w:szCs w:val="20"/>
    </w:rPr>
  </w:style>
  <w:style w:type="paragraph" w:styleId="Heading3">
    <w:name w:val="heading 3"/>
    <w:basedOn w:val="Normal"/>
    <w:next w:val="Normal"/>
    <w:link w:val="Heading3Char"/>
    <w:uiPriority w:val="99"/>
    <w:qFormat/>
    <w:rsid w:val="00EF391B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Heading4">
    <w:name w:val="heading 4"/>
    <w:basedOn w:val="Normal"/>
    <w:next w:val="Normal"/>
    <w:link w:val="Heading4Char"/>
    <w:uiPriority w:val="99"/>
    <w:qFormat/>
    <w:rsid w:val="000F258D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Heading5">
    <w:name w:val="heading 5"/>
    <w:basedOn w:val="Normal"/>
    <w:next w:val="Normal"/>
    <w:link w:val="Heading5Char"/>
    <w:uiPriority w:val="99"/>
    <w:qFormat/>
    <w:rsid w:val="00DD3496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Heading6">
    <w:name w:val="heading 6"/>
    <w:basedOn w:val="Normal"/>
    <w:next w:val="Normal"/>
    <w:link w:val="Heading6Char"/>
    <w:uiPriority w:val="99"/>
    <w:qFormat/>
    <w:rsid w:val="00DD3496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DD3496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rsid w:val="00445754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16A11"/>
    <w:rPr>
      <w:rFonts w:cs="Times New Roman"/>
      <w:b/>
      <w:sz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F143B9"/>
    <w:rPr>
      <w:rFonts w:cs="Times New Roman"/>
      <w:sz w:val="24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EF391B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0F258D"/>
    <w:rPr>
      <w:rFonts w:ascii="Cambria" w:hAnsi="Cambria" w:cs="Times New Roman"/>
      <w:b/>
      <w:bCs/>
      <w:i/>
      <w:iCs/>
      <w:color w:val="4F81BD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DD3496"/>
    <w:rPr>
      <w:rFonts w:ascii="Cambria" w:hAnsi="Cambria" w:cs="Times New Roman"/>
      <w:color w:val="243F60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DD3496"/>
    <w:rPr>
      <w:rFonts w:ascii="Cambria" w:hAnsi="Cambria" w:cs="Times New Roman"/>
      <w:i/>
      <w:iCs/>
      <w:color w:val="243F60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DD3496"/>
    <w:rPr>
      <w:rFonts w:ascii="Cambria" w:hAnsi="Cambria" w:cs="Times New Roman"/>
      <w:color w:val="404040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445754"/>
    <w:rPr>
      <w:rFonts w:ascii="Cambria" w:hAnsi="Cambria" w:cs="Times New Roman"/>
      <w:i/>
      <w:iCs/>
      <w:color w:val="404040"/>
    </w:rPr>
  </w:style>
  <w:style w:type="paragraph" w:styleId="NormalWeb">
    <w:name w:val="Normal (Web)"/>
    <w:basedOn w:val="Normal"/>
    <w:uiPriority w:val="99"/>
    <w:rsid w:val="00D95639"/>
    <w:pPr>
      <w:spacing w:before="40" w:after="40"/>
    </w:pPr>
    <w:rPr>
      <w:sz w:val="20"/>
      <w:szCs w:val="20"/>
    </w:rPr>
  </w:style>
  <w:style w:type="character" w:styleId="Strong">
    <w:name w:val="Strong"/>
    <w:basedOn w:val="DefaultParagraphFont"/>
    <w:uiPriority w:val="99"/>
    <w:qFormat/>
    <w:rsid w:val="00D650A7"/>
    <w:rPr>
      <w:rFonts w:cs="Times New Roman"/>
      <w:b/>
      <w:bCs/>
    </w:rPr>
  </w:style>
  <w:style w:type="character" w:styleId="Emphasis">
    <w:name w:val="Emphasis"/>
    <w:basedOn w:val="DefaultParagraphFont"/>
    <w:uiPriority w:val="99"/>
    <w:qFormat/>
    <w:rsid w:val="00D650A7"/>
    <w:rPr>
      <w:rFonts w:cs="Times New Roman"/>
      <w:i/>
      <w:iCs/>
    </w:rPr>
  </w:style>
  <w:style w:type="paragraph" w:styleId="BodyText3">
    <w:name w:val="Body Text 3"/>
    <w:basedOn w:val="Normal"/>
    <w:link w:val="BodyText3Char"/>
    <w:uiPriority w:val="99"/>
    <w:rsid w:val="00E90AC4"/>
    <w:pPr>
      <w:jc w:val="both"/>
    </w:pPr>
    <w:rPr>
      <w:szCs w:val="20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FD4BAC"/>
    <w:rPr>
      <w:rFonts w:cs="Times New Roman"/>
      <w:sz w:val="16"/>
      <w:szCs w:val="16"/>
    </w:rPr>
  </w:style>
  <w:style w:type="paragraph" w:styleId="BodyText2">
    <w:name w:val="Body Text 2"/>
    <w:basedOn w:val="Normal"/>
    <w:link w:val="BodyText2Char"/>
    <w:uiPriority w:val="99"/>
    <w:rsid w:val="00807E44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locked/>
    <w:rsid w:val="00016A11"/>
    <w:rPr>
      <w:rFonts w:cs="Times New Roman"/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rsid w:val="009D5C95"/>
    <w:pPr>
      <w:shd w:val="clear" w:color="auto" w:fill="FFFFFF"/>
      <w:ind w:firstLine="567"/>
      <w:jc w:val="both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sid w:val="007A0D13"/>
    <w:rPr>
      <w:rFonts w:cs="Times New Roman"/>
      <w:sz w:val="24"/>
      <w:szCs w:val="24"/>
      <w:lang w:val="ru-RU" w:eastAsia="ru-RU" w:bidi="ar-SA"/>
    </w:rPr>
  </w:style>
  <w:style w:type="paragraph" w:styleId="HTMLAddress">
    <w:name w:val="HTML Address"/>
    <w:basedOn w:val="Normal"/>
    <w:link w:val="HTMLAddressChar"/>
    <w:uiPriority w:val="99"/>
    <w:rsid w:val="009D5C95"/>
    <w:pPr>
      <w:spacing w:after="60"/>
      <w:jc w:val="both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locked/>
    <w:rsid w:val="00FD4BAC"/>
    <w:rPr>
      <w:rFonts w:cs="Times New Roman"/>
      <w:i/>
      <w:iCs/>
      <w:sz w:val="24"/>
      <w:szCs w:val="24"/>
    </w:rPr>
  </w:style>
  <w:style w:type="paragraph" w:customStyle="1" w:styleId="31">
    <w:name w:val="Основной текст 31"/>
    <w:basedOn w:val="Normal"/>
    <w:uiPriority w:val="99"/>
    <w:rsid w:val="009D5C95"/>
    <w:pPr>
      <w:spacing w:before="120"/>
      <w:jc w:val="center"/>
    </w:pPr>
    <w:rPr>
      <w:szCs w:val="20"/>
    </w:rPr>
  </w:style>
  <w:style w:type="character" w:styleId="Hyperlink">
    <w:name w:val="Hyperlink"/>
    <w:basedOn w:val="DefaultParagraphFont"/>
    <w:uiPriority w:val="99"/>
    <w:rsid w:val="009D5C95"/>
    <w:rPr>
      <w:rFonts w:cs="Times New Roman"/>
      <w:color w:val="0000FF"/>
      <w:u w:val="single"/>
    </w:rPr>
  </w:style>
  <w:style w:type="character" w:customStyle="1" w:styleId="spanbodyheader11">
    <w:name w:val="span_body_header_11"/>
    <w:basedOn w:val="DefaultParagraphFont"/>
    <w:uiPriority w:val="99"/>
    <w:rsid w:val="009D5C95"/>
    <w:rPr>
      <w:rFonts w:cs="Times New Roman"/>
      <w:b/>
      <w:bCs/>
      <w:sz w:val="20"/>
      <w:szCs w:val="20"/>
    </w:rPr>
  </w:style>
  <w:style w:type="character" w:customStyle="1" w:styleId="labelbodytext11">
    <w:name w:val="label_body_text_11"/>
    <w:basedOn w:val="DefaultParagraphFont"/>
    <w:uiPriority w:val="99"/>
    <w:rsid w:val="009D5C95"/>
    <w:rPr>
      <w:rFonts w:cs="Times New Roman"/>
      <w:color w:val="0000FF"/>
      <w:sz w:val="20"/>
      <w:szCs w:val="20"/>
    </w:rPr>
  </w:style>
  <w:style w:type="character" w:customStyle="1" w:styleId="spanbodytext21">
    <w:name w:val="span_body_text_21"/>
    <w:basedOn w:val="DefaultParagraphFont"/>
    <w:uiPriority w:val="99"/>
    <w:rsid w:val="009D5C95"/>
    <w:rPr>
      <w:rFonts w:cs="Times New Roman"/>
      <w:sz w:val="20"/>
      <w:szCs w:val="20"/>
    </w:rPr>
  </w:style>
  <w:style w:type="paragraph" w:customStyle="1" w:styleId="ConsPlusNormal">
    <w:name w:val="ConsPlusNormal"/>
    <w:uiPriority w:val="99"/>
    <w:rsid w:val="009D5C95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18"/>
      <w:szCs w:val="18"/>
    </w:rPr>
  </w:style>
  <w:style w:type="table" w:styleId="TableGrid">
    <w:name w:val="Table Grid"/>
    <w:basedOn w:val="TableNormal"/>
    <w:uiPriority w:val="99"/>
    <w:rsid w:val="009D5C95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basedOn w:val="Normal"/>
    <w:next w:val="Normal"/>
    <w:uiPriority w:val="99"/>
    <w:rsid w:val="009D5C95"/>
    <w:pPr>
      <w:autoSpaceDE w:val="0"/>
      <w:autoSpaceDN w:val="0"/>
      <w:adjustRightInd w:val="0"/>
    </w:pPr>
  </w:style>
  <w:style w:type="paragraph" w:styleId="BodyText">
    <w:name w:val="Body Text"/>
    <w:basedOn w:val="Normal"/>
    <w:link w:val="BodyTextChar"/>
    <w:uiPriority w:val="99"/>
    <w:rsid w:val="009D5C95"/>
    <w:pPr>
      <w:spacing w:after="120"/>
      <w:jc w:val="both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FD4BAC"/>
    <w:rPr>
      <w:rFonts w:cs="Times New Roman"/>
      <w:sz w:val="24"/>
      <w:szCs w:val="24"/>
    </w:rPr>
  </w:style>
  <w:style w:type="paragraph" w:customStyle="1" w:styleId="Iniiaiieoaeno">
    <w:name w:val="Iniiaiie oaeno"/>
    <w:basedOn w:val="Normal"/>
    <w:next w:val="Normal"/>
    <w:uiPriority w:val="99"/>
    <w:rsid w:val="009D5C95"/>
    <w:pPr>
      <w:autoSpaceDE w:val="0"/>
      <w:autoSpaceDN w:val="0"/>
      <w:adjustRightInd w:val="0"/>
    </w:pPr>
  </w:style>
  <w:style w:type="paragraph" w:customStyle="1" w:styleId="Iauiue">
    <w:name w:val="Iau.iue"/>
    <w:basedOn w:val="Normal"/>
    <w:next w:val="Normal"/>
    <w:uiPriority w:val="99"/>
    <w:rsid w:val="009D5C95"/>
    <w:pPr>
      <w:autoSpaceDE w:val="0"/>
      <w:autoSpaceDN w:val="0"/>
      <w:adjustRightInd w:val="0"/>
    </w:pPr>
  </w:style>
  <w:style w:type="character" w:customStyle="1" w:styleId="Aeiannueea">
    <w:name w:val="Aeia.nnueea"/>
    <w:uiPriority w:val="99"/>
    <w:rsid w:val="009D5C95"/>
    <w:rPr>
      <w:color w:val="000000"/>
    </w:rPr>
  </w:style>
  <w:style w:type="paragraph" w:customStyle="1" w:styleId="2">
    <w:name w:val="Стиль2"/>
    <w:basedOn w:val="ListNumber2"/>
    <w:uiPriority w:val="99"/>
    <w:rsid w:val="009D5C95"/>
    <w:pPr>
      <w:keepNext/>
      <w:keepLines/>
      <w:widowControl w:val="0"/>
      <w:suppressLineNumbers/>
      <w:tabs>
        <w:tab w:val="clear" w:pos="1848"/>
        <w:tab w:val="num" w:pos="1296"/>
      </w:tabs>
      <w:suppressAutoHyphens/>
      <w:ind w:left="1296" w:hanging="576"/>
    </w:pPr>
    <w:rPr>
      <w:b/>
      <w:szCs w:val="20"/>
    </w:rPr>
  </w:style>
  <w:style w:type="paragraph" w:styleId="ListNumber2">
    <w:name w:val="List Number 2"/>
    <w:basedOn w:val="Normal"/>
    <w:uiPriority w:val="99"/>
    <w:rsid w:val="009D5C95"/>
    <w:pPr>
      <w:tabs>
        <w:tab w:val="num" w:pos="1848"/>
      </w:tabs>
      <w:spacing w:after="60"/>
      <w:ind w:left="1848" w:hanging="360"/>
      <w:jc w:val="both"/>
    </w:pPr>
  </w:style>
  <w:style w:type="paragraph" w:customStyle="1" w:styleId="3">
    <w:name w:val="Стиль3"/>
    <w:basedOn w:val="BodyTextIndent2"/>
    <w:link w:val="310"/>
    <w:uiPriority w:val="99"/>
    <w:rsid w:val="009D5C95"/>
    <w:pPr>
      <w:widowControl w:val="0"/>
      <w:tabs>
        <w:tab w:val="num" w:pos="767"/>
      </w:tabs>
      <w:adjustRightInd w:val="0"/>
      <w:spacing w:after="0" w:line="240" w:lineRule="auto"/>
      <w:ind w:left="540"/>
      <w:textAlignment w:val="baseline"/>
    </w:pPr>
    <w:rPr>
      <w:szCs w:val="20"/>
    </w:rPr>
  </w:style>
  <w:style w:type="paragraph" w:styleId="BodyTextIndent2">
    <w:name w:val="Body Text Indent 2"/>
    <w:basedOn w:val="Normal"/>
    <w:link w:val="BodyTextIndent2Char"/>
    <w:uiPriority w:val="99"/>
    <w:rsid w:val="009D5C95"/>
    <w:pPr>
      <w:spacing w:after="120" w:line="480" w:lineRule="auto"/>
      <w:ind w:left="283"/>
      <w:jc w:val="both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sid w:val="00FD4BAC"/>
    <w:rPr>
      <w:rFonts w:cs="Times New Roman"/>
      <w:sz w:val="24"/>
      <w:szCs w:val="24"/>
    </w:rPr>
  </w:style>
  <w:style w:type="character" w:customStyle="1" w:styleId="310">
    <w:name w:val="Стиль3 Знак1"/>
    <w:basedOn w:val="DefaultParagraphFont"/>
    <w:link w:val="3"/>
    <w:uiPriority w:val="99"/>
    <w:locked/>
    <w:rsid w:val="009D5C95"/>
    <w:rPr>
      <w:rFonts w:cs="Times New Roman"/>
      <w:sz w:val="24"/>
      <w:lang w:val="ru-RU" w:eastAsia="ru-RU" w:bidi="ar-SA"/>
    </w:rPr>
  </w:style>
  <w:style w:type="character" w:styleId="PageNumber">
    <w:name w:val="page number"/>
    <w:basedOn w:val="DefaultParagraphFont"/>
    <w:uiPriority w:val="99"/>
    <w:rsid w:val="009D5C95"/>
    <w:rPr>
      <w:rFonts w:ascii="Times New Roman" w:hAnsi="Times New Roman" w:cs="Times New Roman"/>
    </w:rPr>
  </w:style>
  <w:style w:type="paragraph" w:styleId="Footer">
    <w:name w:val="footer"/>
    <w:basedOn w:val="Normal"/>
    <w:link w:val="FooterChar"/>
    <w:uiPriority w:val="99"/>
    <w:rsid w:val="000747A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FD4BAC"/>
    <w:rPr>
      <w:rFonts w:cs="Times New Roman"/>
      <w:sz w:val="24"/>
      <w:szCs w:val="24"/>
    </w:rPr>
  </w:style>
  <w:style w:type="character" w:customStyle="1" w:styleId="a">
    <w:name w:val="Гипертекстовая ссылка"/>
    <w:basedOn w:val="DefaultParagraphFont"/>
    <w:uiPriority w:val="99"/>
    <w:rsid w:val="00EF391B"/>
    <w:rPr>
      <w:rFonts w:cs="Times New Roman"/>
      <w:b/>
      <w:color w:val="008000"/>
    </w:rPr>
  </w:style>
  <w:style w:type="character" w:customStyle="1" w:styleId="a0">
    <w:name w:val="Цветовое выделение"/>
    <w:uiPriority w:val="99"/>
    <w:rsid w:val="00EF391B"/>
    <w:rPr>
      <w:b/>
      <w:color w:val="000080"/>
    </w:rPr>
  </w:style>
  <w:style w:type="paragraph" w:customStyle="1" w:styleId="a1">
    <w:name w:val="Нормальный (таблица)"/>
    <w:basedOn w:val="Normal"/>
    <w:next w:val="Normal"/>
    <w:uiPriority w:val="99"/>
    <w:rsid w:val="00EF391B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paragraph" w:styleId="NoSpacing">
    <w:name w:val="No Spacing"/>
    <w:uiPriority w:val="99"/>
    <w:qFormat/>
    <w:rsid w:val="0057514D"/>
    <w:rPr>
      <w:sz w:val="24"/>
      <w:szCs w:val="24"/>
    </w:rPr>
  </w:style>
  <w:style w:type="paragraph" w:styleId="ListParagraph">
    <w:name w:val="List Paragraph"/>
    <w:basedOn w:val="Normal"/>
    <w:uiPriority w:val="99"/>
    <w:qFormat/>
    <w:rsid w:val="000F258D"/>
    <w:pPr>
      <w:ind w:left="720"/>
      <w:contextualSpacing/>
    </w:pPr>
  </w:style>
  <w:style w:type="paragraph" w:customStyle="1" w:styleId="a2">
    <w:name w:val="Стиль"/>
    <w:uiPriority w:val="99"/>
    <w:rsid w:val="009710B4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styleId="BalloonText">
    <w:name w:val="Balloon Text"/>
    <w:basedOn w:val="Normal"/>
    <w:link w:val="BalloonTextChar"/>
    <w:uiPriority w:val="99"/>
    <w:rsid w:val="002F594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2F5946"/>
    <w:rPr>
      <w:rFonts w:ascii="Tahoma" w:hAnsi="Tahoma" w:cs="Tahoma"/>
      <w:sz w:val="16"/>
      <w:szCs w:val="16"/>
    </w:rPr>
  </w:style>
  <w:style w:type="paragraph" w:styleId="Title">
    <w:name w:val="Title"/>
    <w:aliases w:val="Знак Знак Знак,Знак Знак"/>
    <w:basedOn w:val="Normal"/>
    <w:link w:val="TitleChar"/>
    <w:uiPriority w:val="99"/>
    <w:qFormat/>
    <w:rsid w:val="00445754"/>
    <w:pPr>
      <w:jc w:val="center"/>
    </w:pPr>
    <w:rPr>
      <w:sz w:val="28"/>
      <w:szCs w:val="20"/>
    </w:rPr>
  </w:style>
  <w:style w:type="character" w:customStyle="1" w:styleId="TitleChar">
    <w:name w:val="Title Char"/>
    <w:aliases w:val="Знак Знак Знак Char,Знак Знак Char"/>
    <w:basedOn w:val="DefaultParagraphFont"/>
    <w:link w:val="Title"/>
    <w:uiPriority w:val="99"/>
    <w:locked/>
    <w:rsid w:val="00445754"/>
    <w:rPr>
      <w:rFonts w:cs="Times New Roman"/>
      <w:sz w:val="28"/>
    </w:rPr>
  </w:style>
  <w:style w:type="paragraph" w:styleId="BodyTextFirstIndent2">
    <w:name w:val="Body Text First Indent 2"/>
    <w:basedOn w:val="BodyTextIndent"/>
    <w:link w:val="BodyTextFirstIndent2Char"/>
    <w:uiPriority w:val="99"/>
    <w:rsid w:val="00445754"/>
    <w:pPr>
      <w:shd w:val="clear" w:color="auto" w:fill="auto"/>
      <w:spacing w:after="120"/>
      <w:ind w:left="283" w:firstLine="210"/>
      <w:jc w:val="left"/>
    </w:pPr>
    <w:rPr>
      <w:szCs w:val="20"/>
    </w:r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locked/>
    <w:rsid w:val="00445754"/>
  </w:style>
  <w:style w:type="character" w:styleId="FollowedHyperlink">
    <w:name w:val="FollowedHyperlink"/>
    <w:basedOn w:val="DefaultParagraphFont"/>
    <w:uiPriority w:val="99"/>
    <w:rsid w:val="00E2552E"/>
    <w:rPr>
      <w:rFonts w:cs="Times New Roman"/>
      <w:color w:val="800080"/>
      <w:u w:val="single"/>
    </w:rPr>
  </w:style>
  <w:style w:type="paragraph" w:customStyle="1" w:styleId="xl65">
    <w:name w:val="xl65"/>
    <w:basedOn w:val="Normal"/>
    <w:uiPriority w:val="99"/>
    <w:rsid w:val="00E2552E"/>
    <w:pPr>
      <w:spacing w:before="100" w:beforeAutospacing="1" w:after="100" w:afterAutospacing="1"/>
    </w:pPr>
  </w:style>
  <w:style w:type="paragraph" w:customStyle="1" w:styleId="xl66">
    <w:name w:val="xl66"/>
    <w:basedOn w:val="Normal"/>
    <w:uiPriority w:val="99"/>
    <w:rsid w:val="00E2552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67">
    <w:name w:val="xl67"/>
    <w:basedOn w:val="Normal"/>
    <w:uiPriority w:val="99"/>
    <w:rsid w:val="00E2552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8">
    <w:name w:val="xl68"/>
    <w:basedOn w:val="Normal"/>
    <w:uiPriority w:val="99"/>
    <w:rsid w:val="00E2552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9">
    <w:name w:val="xl69"/>
    <w:basedOn w:val="Normal"/>
    <w:uiPriority w:val="99"/>
    <w:rsid w:val="00E2552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70">
    <w:name w:val="xl70"/>
    <w:basedOn w:val="Normal"/>
    <w:uiPriority w:val="99"/>
    <w:rsid w:val="00E2552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Normal"/>
    <w:uiPriority w:val="99"/>
    <w:rsid w:val="00E2552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Normal"/>
    <w:uiPriority w:val="99"/>
    <w:rsid w:val="00E2552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3">
    <w:name w:val="xl73"/>
    <w:basedOn w:val="Normal"/>
    <w:uiPriority w:val="99"/>
    <w:rsid w:val="00E2552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4">
    <w:name w:val="xl74"/>
    <w:basedOn w:val="Normal"/>
    <w:uiPriority w:val="99"/>
    <w:rsid w:val="00E2552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75">
    <w:name w:val="xl75"/>
    <w:basedOn w:val="Normal"/>
    <w:uiPriority w:val="99"/>
    <w:rsid w:val="00E2552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Normal"/>
    <w:uiPriority w:val="99"/>
    <w:rsid w:val="00E2552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77">
    <w:name w:val="xl77"/>
    <w:basedOn w:val="Normal"/>
    <w:uiPriority w:val="99"/>
    <w:rsid w:val="00E2552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b/>
      <w:bCs/>
    </w:rPr>
  </w:style>
  <w:style w:type="paragraph" w:customStyle="1" w:styleId="xl78">
    <w:name w:val="xl78"/>
    <w:basedOn w:val="Normal"/>
    <w:uiPriority w:val="99"/>
    <w:rsid w:val="00E2552E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9">
    <w:name w:val="xl79"/>
    <w:basedOn w:val="Normal"/>
    <w:uiPriority w:val="99"/>
    <w:rsid w:val="00E2552E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0">
    <w:name w:val="xl80"/>
    <w:basedOn w:val="Normal"/>
    <w:uiPriority w:val="99"/>
    <w:rsid w:val="00E2552E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1">
    <w:name w:val="xl81"/>
    <w:basedOn w:val="Normal"/>
    <w:uiPriority w:val="99"/>
    <w:rsid w:val="00DE40AE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</w:rPr>
  </w:style>
  <w:style w:type="paragraph" w:customStyle="1" w:styleId="xl82">
    <w:name w:val="xl82"/>
    <w:basedOn w:val="Normal"/>
    <w:uiPriority w:val="99"/>
    <w:rsid w:val="00DE40AE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3">
    <w:name w:val="xl83"/>
    <w:basedOn w:val="Normal"/>
    <w:uiPriority w:val="99"/>
    <w:rsid w:val="00DE40AE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4">
    <w:name w:val="xl84"/>
    <w:basedOn w:val="Normal"/>
    <w:uiPriority w:val="99"/>
    <w:rsid w:val="00DE40AE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5">
    <w:name w:val="xl85"/>
    <w:basedOn w:val="Normal"/>
    <w:uiPriority w:val="99"/>
    <w:rsid w:val="00DE40A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86">
    <w:name w:val="xl86"/>
    <w:basedOn w:val="Normal"/>
    <w:uiPriority w:val="99"/>
    <w:rsid w:val="00DE40AE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</w:rPr>
  </w:style>
  <w:style w:type="paragraph" w:customStyle="1" w:styleId="xl87">
    <w:name w:val="xl87"/>
    <w:basedOn w:val="Normal"/>
    <w:uiPriority w:val="99"/>
    <w:rsid w:val="00DE40AE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8">
    <w:name w:val="xl88"/>
    <w:basedOn w:val="Normal"/>
    <w:uiPriority w:val="99"/>
    <w:rsid w:val="00DE40AE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9">
    <w:name w:val="xl89"/>
    <w:basedOn w:val="Normal"/>
    <w:uiPriority w:val="99"/>
    <w:rsid w:val="00DE40AE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auth">
    <w:name w:val="auth"/>
    <w:basedOn w:val="Normal"/>
    <w:uiPriority w:val="99"/>
    <w:rsid w:val="00AE52A2"/>
    <w:pPr>
      <w:spacing w:before="100" w:after="100"/>
      <w:ind w:left="100" w:right="100" w:firstLine="300"/>
      <w:jc w:val="right"/>
    </w:pPr>
    <w:rPr>
      <w:i/>
      <w:iCs/>
    </w:rPr>
  </w:style>
  <w:style w:type="paragraph" w:customStyle="1" w:styleId="ConsPlusTitle">
    <w:name w:val="ConsPlusTitle"/>
    <w:uiPriority w:val="99"/>
    <w:rsid w:val="00D670D8"/>
    <w:pPr>
      <w:autoSpaceDE w:val="0"/>
      <w:autoSpaceDN w:val="0"/>
      <w:adjustRightInd w:val="0"/>
    </w:pPr>
    <w:rPr>
      <w:rFonts w:ascii="Arial" w:hAnsi="Arial" w:cs="Arial"/>
      <w:b/>
      <w:bCs/>
      <w:sz w:val="20"/>
      <w:szCs w:val="20"/>
    </w:rPr>
  </w:style>
  <w:style w:type="paragraph" w:styleId="BodyTextIndent3">
    <w:name w:val="Body Text Indent 3"/>
    <w:basedOn w:val="Normal"/>
    <w:link w:val="BodyTextIndent3Char"/>
    <w:uiPriority w:val="99"/>
    <w:rsid w:val="00126F30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126F30"/>
    <w:rPr>
      <w:rFonts w:cs="Times New Roman"/>
      <w:sz w:val="16"/>
      <w:szCs w:val="16"/>
    </w:rPr>
  </w:style>
  <w:style w:type="paragraph" w:customStyle="1" w:styleId="1">
    <w:name w:val="нум список 1"/>
    <w:basedOn w:val="Normal"/>
    <w:uiPriority w:val="99"/>
    <w:rsid w:val="00126F30"/>
    <w:pPr>
      <w:tabs>
        <w:tab w:val="left" w:pos="360"/>
      </w:tabs>
      <w:spacing w:before="120" w:after="120"/>
      <w:jc w:val="both"/>
    </w:pPr>
    <w:rPr>
      <w:szCs w:val="20"/>
      <w:lang w:eastAsia="ar-SA"/>
    </w:rPr>
  </w:style>
  <w:style w:type="paragraph" w:customStyle="1" w:styleId="10">
    <w:name w:val="марк список 1"/>
    <w:basedOn w:val="Normal"/>
    <w:uiPriority w:val="99"/>
    <w:rsid w:val="00126F30"/>
    <w:pPr>
      <w:tabs>
        <w:tab w:val="left" w:pos="360"/>
      </w:tabs>
      <w:spacing w:before="120" w:after="120"/>
      <w:jc w:val="both"/>
    </w:pPr>
    <w:rPr>
      <w:szCs w:val="20"/>
      <w:lang w:eastAsia="ar-SA"/>
    </w:rPr>
  </w:style>
  <w:style w:type="paragraph" w:styleId="HTMLPreformatted">
    <w:name w:val="HTML Preformatted"/>
    <w:basedOn w:val="Normal"/>
    <w:link w:val="HTMLPreformattedChar"/>
    <w:uiPriority w:val="99"/>
    <w:rsid w:val="00126F3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locked/>
    <w:rsid w:val="00126F30"/>
    <w:rPr>
      <w:rFonts w:ascii="Arial Unicode MS" w:eastAsia="Arial Unicode MS" w:hAnsi="Arial Unicode MS" w:cs="Arial Unicode MS"/>
    </w:rPr>
  </w:style>
  <w:style w:type="paragraph" w:customStyle="1" w:styleId="a3">
    <w:name w:val="Нумерованный Список"/>
    <w:basedOn w:val="Normal"/>
    <w:uiPriority w:val="99"/>
    <w:rsid w:val="00126F30"/>
    <w:pPr>
      <w:spacing w:before="120" w:after="120"/>
      <w:jc w:val="both"/>
    </w:pPr>
  </w:style>
  <w:style w:type="paragraph" w:customStyle="1" w:styleId="a4">
    <w:name w:val="Таблицы (моноширинный)"/>
    <w:basedOn w:val="Normal"/>
    <w:next w:val="Normal"/>
    <w:uiPriority w:val="99"/>
    <w:rsid w:val="00126F30"/>
    <w:pPr>
      <w:autoSpaceDE w:val="0"/>
      <w:autoSpaceDN w:val="0"/>
      <w:adjustRightInd w:val="0"/>
      <w:jc w:val="both"/>
    </w:pPr>
    <w:rPr>
      <w:rFonts w:ascii="Courier New" w:hAnsi="Courier New" w:cs="Courier New"/>
      <w:sz w:val="22"/>
      <w:szCs w:val="22"/>
    </w:rPr>
  </w:style>
  <w:style w:type="paragraph" w:customStyle="1" w:styleId="a5">
    <w:name w:val="Прижатый влево"/>
    <w:basedOn w:val="Normal"/>
    <w:next w:val="Normal"/>
    <w:uiPriority w:val="99"/>
    <w:rsid w:val="00C16E1C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Oaeno">
    <w:name w:val="Oaeno"/>
    <w:basedOn w:val="Normal"/>
    <w:uiPriority w:val="99"/>
    <w:rsid w:val="00C16E1C"/>
    <w:pPr>
      <w:widowControl w:val="0"/>
    </w:pPr>
    <w:rPr>
      <w:rFonts w:ascii="Courier New" w:hAnsi="Courier New"/>
      <w:sz w:val="20"/>
      <w:szCs w:val="20"/>
    </w:rPr>
  </w:style>
  <w:style w:type="paragraph" w:customStyle="1" w:styleId="ConsPlusNonformat">
    <w:name w:val="ConsPlusNonformat"/>
    <w:uiPriority w:val="99"/>
    <w:rsid w:val="00DD3496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List">
    <w:name w:val="List"/>
    <w:basedOn w:val="Normal"/>
    <w:uiPriority w:val="99"/>
    <w:rsid w:val="00DD3496"/>
    <w:pPr>
      <w:ind w:left="283" w:hanging="283"/>
      <w:contextualSpacing/>
    </w:pPr>
  </w:style>
  <w:style w:type="character" w:customStyle="1" w:styleId="FontStyle22">
    <w:name w:val="Font Style22"/>
    <w:uiPriority w:val="99"/>
    <w:rsid w:val="002B6568"/>
    <w:rPr>
      <w:rFonts w:ascii="Times New Roman" w:hAnsi="Times New Roman"/>
      <w:sz w:val="26"/>
    </w:rPr>
  </w:style>
  <w:style w:type="paragraph" w:customStyle="1" w:styleId="Style7">
    <w:name w:val="Style7"/>
    <w:basedOn w:val="Normal"/>
    <w:uiPriority w:val="99"/>
    <w:rsid w:val="002B6568"/>
    <w:pPr>
      <w:widowControl w:val="0"/>
      <w:autoSpaceDE w:val="0"/>
      <w:autoSpaceDN w:val="0"/>
      <w:adjustRightInd w:val="0"/>
      <w:spacing w:line="323" w:lineRule="exact"/>
      <w:jc w:val="both"/>
    </w:pPr>
  </w:style>
  <w:style w:type="paragraph" w:customStyle="1" w:styleId="Style8">
    <w:name w:val="Style8"/>
    <w:basedOn w:val="Normal"/>
    <w:uiPriority w:val="99"/>
    <w:rsid w:val="002B6568"/>
    <w:pPr>
      <w:widowControl w:val="0"/>
      <w:autoSpaceDE w:val="0"/>
      <w:autoSpaceDN w:val="0"/>
      <w:adjustRightInd w:val="0"/>
      <w:spacing w:line="323" w:lineRule="exact"/>
      <w:ind w:firstLine="691"/>
      <w:jc w:val="both"/>
    </w:pPr>
  </w:style>
  <w:style w:type="paragraph" w:customStyle="1" w:styleId="Style13">
    <w:name w:val="Style13"/>
    <w:basedOn w:val="Normal"/>
    <w:uiPriority w:val="99"/>
    <w:rsid w:val="002B6568"/>
    <w:pPr>
      <w:widowControl w:val="0"/>
      <w:autoSpaceDE w:val="0"/>
      <w:autoSpaceDN w:val="0"/>
      <w:adjustRightInd w:val="0"/>
      <w:spacing w:line="325" w:lineRule="exact"/>
      <w:ind w:firstLine="739"/>
      <w:jc w:val="both"/>
    </w:pPr>
  </w:style>
  <w:style w:type="paragraph" w:customStyle="1" w:styleId="Style17">
    <w:name w:val="Style17"/>
    <w:basedOn w:val="Normal"/>
    <w:uiPriority w:val="99"/>
    <w:rsid w:val="002B6568"/>
    <w:pPr>
      <w:widowControl w:val="0"/>
      <w:autoSpaceDE w:val="0"/>
      <w:autoSpaceDN w:val="0"/>
      <w:adjustRightInd w:val="0"/>
      <w:spacing w:line="319" w:lineRule="exact"/>
      <w:ind w:hanging="194"/>
    </w:pPr>
  </w:style>
  <w:style w:type="character" w:customStyle="1" w:styleId="FontStyle23">
    <w:name w:val="Font Style23"/>
    <w:uiPriority w:val="99"/>
    <w:rsid w:val="002B6568"/>
    <w:rPr>
      <w:rFonts w:ascii="Times New Roman" w:hAnsi="Times New Roman"/>
      <w:i/>
      <w:sz w:val="26"/>
    </w:rPr>
  </w:style>
  <w:style w:type="character" w:customStyle="1" w:styleId="FontStyle27">
    <w:name w:val="Font Style27"/>
    <w:uiPriority w:val="99"/>
    <w:rsid w:val="002B6568"/>
    <w:rPr>
      <w:rFonts w:ascii="Times New Roman" w:hAnsi="Times New Roman"/>
      <w:b/>
      <w:i/>
      <w:sz w:val="26"/>
    </w:rPr>
  </w:style>
  <w:style w:type="paragraph" w:styleId="Header">
    <w:name w:val="header"/>
    <w:basedOn w:val="Normal"/>
    <w:link w:val="HeaderChar"/>
    <w:uiPriority w:val="99"/>
    <w:rsid w:val="008E694C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locked/>
    <w:rsid w:val="008E694C"/>
    <w:rPr>
      <w:rFonts w:cs="Times New Roman"/>
    </w:rPr>
  </w:style>
  <w:style w:type="paragraph" w:customStyle="1" w:styleId="Style3">
    <w:name w:val="Style3"/>
    <w:basedOn w:val="Normal"/>
    <w:uiPriority w:val="99"/>
    <w:rsid w:val="008E694C"/>
    <w:pPr>
      <w:widowControl w:val="0"/>
      <w:autoSpaceDE w:val="0"/>
      <w:autoSpaceDN w:val="0"/>
      <w:adjustRightInd w:val="0"/>
      <w:spacing w:line="319" w:lineRule="exact"/>
      <w:jc w:val="center"/>
    </w:pPr>
  </w:style>
  <w:style w:type="paragraph" w:customStyle="1" w:styleId="Style6">
    <w:name w:val="Style6"/>
    <w:basedOn w:val="Normal"/>
    <w:uiPriority w:val="99"/>
    <w:rsid w:val="008E694C"/>
    <w:pPr>
      <w:widowControl w:val="0"/>
      <w:autoSpaceDE w:val="0"/>
      <w:autoSpaceDN w:val="0"/>
      <w:adjustRightInd w:val="0"/>
      <w:spacing w:line="217" w:lineRule="exact"/>
      <w:ind w:firstLine="725"/>
      <w:jc w:val="both"/>
    </w:pPr>
  </w:style>
  <w:style w:type="paragraph" w:customStyle="1" w:styleId="Style9">
    <w:name w:val="Style9"/>
    <w:basedOn w:val="Normal"/>
    <w:uiPriority w:val="99"/>
    <w:rsid w:val="008E694C"/>
    <w:pPr>
      <w:widowControl w:val="0"/>
      <w:autoSpaceDE w:val="0"/>
      <w:autoSpaceDN w:val="0"/>
      <w:adjustRightInd w:val="0"/>
      <w:spacing w:line="323" w:lineRule="exact"/>
      <w:ind w:firstLine="2832"/>
    </w:pPr>
  </w:style>
  <w:style w:type="character" w:customStyle="1" w:styleId="FontStyle29">
    <w:name w:val="Font Style29"/>
    <w:uiPriority w:val="99"/>
    <w:rsid w:val="008E694C"/>
    <w:rPr>
      <w:rFonts w:ascii="Times New Roman" w:hAnsi="Times New Roman"/>
      <w:sz w:val="16"/>
    </w:rPr>
  </w:style>
  <w:style w:type="paragraph" w:customStyle="1" w:styleId="p">
    <w:name w:val="p"/>
    <w:basedOn w:val="Normal"/>
    <w:uiPriority w:val="99"/>
    <w:rsid w:val="00111CC1"/>
    <w:pPr>
      <w:spacing w:before="100" w:beforeAutospacing="1" w:after="100" w:afterAutospacing="1"/>
    </w:pPr>
  </w:style>
  <w:style w:type="paragraph" w:customStyle="1" w:styleId="11">
    <w:name w:val="Обычный1"/>
    <w:uiPriority w:val="99"/>
    <w:rsid w:val="00CF1734"/>
    <w:rPr>
      <w:sz w:val="28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509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oter" Target="footer4.xml"/><Relationship Id="rId17" Type="http://schemas.openxmlformats.org/officeDocument/2006/relationships/image" Target="media/image7.gif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625</TotalTime>
  <Pages>44</Pages>
  <Words>17881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АДМИНИСТРАЦИЯ</dc:title>
  <dc:subject/>
  <dc:creator>Secretary</dc:creator>
  <cp:keywords/>
  <dc:description/>
  <cp:lastModifiedBy>luda</cp:lastModifiedBy>
  <cp:revision>32</cp:revision>
  <cp:lastPrinted>2015-10-23T03:26:00Z</cp:lastPrinted>
  <dcterms:created xsi:type="dcterms:W3CDTF">2002-12-31T17:18:00Z</dcterms:created>
  <dcterms:modified xsi:type="dcterms:W3CDTF">2015-10-23T03:27:00Z</dcterms:modified>
</cp:coreProperties>
</file>